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1A8E6" w14:textId="56C09F3E" w:rsidR="00503FBF" w:rsidRPr="00DF7E82" w:rsidRDefault="00503FBF" w:rsidP="009A6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 Narrow" w:hAnsi="Arial Narrow"/>
          <w:b/>
          <w:bCs/>
        </w:rPr>
      </w:pPr>
      <w:r w:rsidRPr="00DF7E82">
        <w:rPr>
          <w:rFonts w:ascii="Arial Narrow" w:hAnsi="Arial Narrow"/>
          <w:b/>
          <w:bCs/>
        </w:rPr>
        <w:t>VZOREC POGODBE</w:t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</w:r>
      <w:r w:rsidR="009A6B19">
        <w:rPr>
          <w:rFonts w:ascii="Arial Narrow" w:hAnsi="Arial Narrow"/>
          <w:b/>
          <w:bCs/>
        </w:rPr>
        <w:tab/>
        <w:t>Obrazec št. 7</w:t>
      </w:r>
    </w:p>
    <w:p w14:paraId="189D4227" w14:textId="77777777" w:rsidR="00C35ACB" w:rsidRPr="00DF7E82" w:rsidRDefault="00C35ACB" w:rsidP="00C35ACB">
      <w:pPr>
        <w:jc w:val="both"/>
        <w:rPr>
          <w:rFonts w:ascii="Arial Narrow" w:hAnsi="Arial Narrow" w:cs="Arial"/>
          <w:b/>
          <w:bCs/>
        </w:rPr>
      </w:pPr>
      <w:r w:rsidRPr="00DF7E82">
        <w:rPr>
          <w:rFonts w:ascii="Arial Narrow" w:hAnsi="Arial Narrow" w:cs="Arial"/>
          <w:b/>
          <w:bCs/>
        </w:rPr>
        <w:t xml:space="preserve">Opozorilo: </w:t>
      </w:r>
    </w:p>
    <w:p w14:paraId="63FF9CDF" w14:textId="77777777" w:rsidR="00C35ACB" w:rsidRPr="00DF7E82" w:rsidRDefault="00C35ACB" w:rsidP="00C35ACB">
      <w:pPr>
        <w:jc w:val="both"/>
        <w:rPr>
          <w:rFonts w:ascii="Arial Narrow" w:hAnsi="Arial Narrow"/>
          <w:b/>
        </w:rPr>
      </w:pPr>
      <w:r w:rsidRPr="00DF7E82">
        <w:rPr>
          <w:rFonts w:ascii="Arial Narrow" w:hAnsi="Arial Narrow" w:cs="Arial"/>
          <w:b/>
          <w:bCs/>
        </w:rPr>
        <w:t>Ponudnik s podpisom celotne ponudbene dokumentacije</w:t>
      </w:r>
      <w:r w:rsidRPr="00DF7E82">
        <w:rPr>
          <w:rFonts w:ascii="Arial Narrow" w:hAnsi="Arial Narrow"/>
          <w:b/>
        </w:rPr>
        <w:t xml:space="preserve">, oddane v e-JN sistem, potrjuje, da se strinja </w:t>
      </w:r>
      <w:r w:rsidRPr="00DF7E82">
        <w:rPr>
          <w:rFonts w:ascii="Arial Narrow" w:hAnsi="Arial Narrow" w:cs="Arial"/>
          <w:b/>
          <w:bCs/>
        </w:rPr>
        <w:t>z vsebino pogodbe</w:t>
      </w:r>
      <w:r w:rsidRPr="00DF7E82">
        <w:rPr>
          <w:rFonts w:ascii="Arial Narrow" w:hAnsi="Arial Narrow"/>
          <w:b/>
        </w:rPr>
        <w:t>. V kolikor ponudnik nastopa skupaj s podizvajalcem/i, mora izpolniti rubrike v 7. členu vzorca pogodbe.</w:t>
      </w:r>
    </w:p>
    <w:p w14:paraId="6031F485" w14:textId="77777777" w:rsidR="00C35ACB" w:rsidRPr="00DF7E82" w:rsidRDefault="00C35ACB" w:rsidP="00C35ACB">
      <w:pPr>
        <w:rPr>
          <w:rFonts w:ascii="Arial Narrow" w:hAnsi="Arial Narrow"/>
        </w:rPr>
      </w:pPr>
    </w:p>
    <w:p w14:paraId="3C7BEA11" w14:textId="77777777" w:rsidR="005315FA" w:rsidRPr="00DF7E82" w:rsidRDefault="005315FA" w:rsidP="00C35ACB">
      <w:pPr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4"/>
        <w:gridCol w:w="6518"/>
      </w:tblGrid>
      <w:tr w:rsidR="00765DAF" w:rsidRPr="00DF7E82" w14:paraId="6582BF08" w14:textId="77777777" w:rsidTr="00C35ACB">
        <w:tc>
          <w:tcPr>
            <w:tcW w:w="2694" w:type="dxa"/>
          </w:tcPr>
          <w:p w14:paraId="46EFEC5D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  <w:b/>
              </w:rPr>
              <w:t>NAROČNIK:</w:t>
            </w:r>
          </w:p>
        </w:tc>
        <w:tc>
          <w:tcPr>
            <w:tcW w:w="6518" w:type="dxa"/>
          </w:tcPr>
          <w:p w14:paraId="7D4B8E2A" w14:textId="77777777" w:rsidR="00C35ACB" w:rsidRPr="00DF7E82" w:rsidRDefault="00C35ACB" w:rsidP="00C35ACB">
            <w:pPr>
              <w:rPr>
                <w:rFonts w:ascii="Arial Narrow" w:hAnsi="Arial Narrow"/>
                <w:b/>
              </w:rPr>
            </w:pPr>
            <w:r w:rsidRPr="00DF7E82">
              <w:rPr>
                <w:rFonts w:ascii="Arial Narrow" w:hAnsi="Arial Narrow"/>
                <w:b/>
              </w:rPr>
              <w:t>UNIVERZITETNI KLINIČNI CENTER LJUBLJANA</w:t>
            </w:r>
          </w:p>
          <w:p w14:paraId="5699CE0D" w14:textId="5E18938A" w:rsidR="00C35ACB" w:rsidRPr="00DF7E82" w:rsidRDefault="00C35ACB" w:rsidP="00512E94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  <w:b/>
              </w:rPr>
              <w:t xml:space="preserve">Zaloška </w:t>
            </w:r>
            <w:r w:rsidR="006B19CE" w:rsidRPr="00DF7E82">
              <w:rPr>
                <w:rFonts w:ascii="Arial Narrow" w:hAnsi="Arial Narrow"/>
                <w:b/>
              </w:rPr>
              <w:t xml:space="preserve">cesta </w:t>
            </w:r>
            <w:r w:rsidRPr="00DF7E82">
              <w:rPr>
                <w:rFonts w:ascii="Arial Narrow" w:hAnsi="Arial Narrow"/>
                <w:b/>
              </w:rPr>
              <w:t>2, 1</w:t>
            </w:r>
            <w:r w:rsidR="00512E94" w:rsidRPr="00DF7E82">
              <w:rPr>
                <w:rFonts w:ascii="Arial Narrow" w:hAnsi="Arial Narrow"/>
                <w:b/>
              </w:rPr>
              <w:t>000</w:t>
            </w:r>
            <w:r w:rsidRPr="00DF7E82">
              <w:rPr>
                <w:rFonts w:ascii="Arial Narrow" w:hAnsi="Arial Narrow"/>
                <w:b/>
              </w:rPr>
              <w:t xml:space="preserve"> Ljubljana</w:t>
            </w:r>
          </w:p>
        </w:tc>
      </w:tr>
      <w:tr w:rsidR="00765DAF" w:rsidRPr="00DF7E82" w14:paraId="02B1F578" w14:textId="77777777" w:rsidTr="00C35ACB">
        <w:tc>
          <w:tcPr>
            <w:tcW w:w="2694" w:type="dxa"/>
          </w:tcPr>
          <w:p w14:paraId="63E78ED7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ki ga zastopa:</w:t>
            </w:r>
          </w:p>
        </w:tc>
        <w:tc>
          <w:tcPr>
            <w:tcW w:w="6518" w:type="dxa"/>
          </w:tcPr>
          <w:p w14:paraId="455FAE63" w14:textId="28A9B15D" w:rsidR="00C35ACB" w:rsidRPr="00DF7E82" w:rsidRDefault="00175258" w:rsidP="00175258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generalni direktor</w:t>
            </w:r>
            <w:r w:rsidR="00C35ACB" w:rsidRPr="00DF7E82">
              <w:rPr>
                <w:rFonts w:ascii="Arial Narrow" w:hAnsi="Arial Narrow"/>
              </w:rPr>
              <w:t xml:space="preserve"> Jože Golobič, univ. dipl. prav.</w:t>
            </w:r>
          </w:p>
        </w:tc>
      </w:tr>
      <w:tr w:rsidR="00765DAF" w:rsidRPr="00DF7E82" w14:paraId="21473A00" w14:textId="77777777" w:rsidTr="00C35ACB">
        <w:tc>
          <w:tcPr>
            <w:tcW w:w="2694" w:type="dxa"/>
          </w:tcPr>
          <w:p w14:paraId="0022A67C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proofErr w:type="spellStart"/>
            <w:r w:rsidRPr="00DF7E82">
              <w:rPr>
                <w:rFonts w:ascii="Arial Narrow" w:hAnsi="Arial Narrow"/>
              </w:rPr>
              <w:t>ident</w:t>
            </w:r>
            <w:proofErr w:type="spellEnd"/>
            <w:r w:rsidRPr="00DF7E82">
              <w:rPr>
                <w:rFonts w:ascii="Arial Narrow" w:hAnsi="Arial Narrow"/>
              </w:rPr>
              <w:t>. št. za DDV:</w:t>
            </w:r>
          </w:p>
        </w:tc>
        <w:tc>
          <w:tcPr>
            <w:tcW w:w="6518" w:type="dxa"/>
          </w:tcPr>
          <w:p w14:paraId="4C5984C4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SI52111776</w:t>
            </w:r>
          </w:p>
        </w:tc>
      </w:tr>
      <w:tr w:rsidR="00765DAF" w:rsidRPr="00DF7E82" w14:paraId="6FE15D99" w14:textId="77777777" w:rsidTr="00C35ACB">
        <w:tc>
          <w:tcPr>
            <w:tcW w:w="2694" w:type="dxa"/>
          </w:tcPr>
          <w:p w14:paraId="4488E3AC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matična številka:</w:t>
            </w:r>
          </w:p>
        </w:tc>
        <w:tc>
          <w:tcPr>
            <w:tcW w:w="6518" w:type="dxa"/>
          </w:tcPr>
          <w:p w14:paraId="529316DF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5057272000</w:t>
            </w:r>
          </w:p>
        </w:tc>
      </w:tr>
      <w:tr w:rsidR="00C35ACB" w:rsidRPr="00DF7E82" w14:paraId="6CEA921D" w14:textId="77777777" w:rsidTr="00C35ACB">
        <w:tc>
          <w:tcPr>
            <w:tcW w:w="2694" w:type="dxa"/>
          </w:tcPr>
          <w:p w14:paraId="33D0A8B3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</w:p>
        </w:tc>
        <w:tc>
          <w:tcPr>
            <w:tcW w:w="6518" w:type="dxa"/>
          </w:tcPr>
          <w:p w14:paraId="66E4A714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(v nadaljevanju: naročnik)</w:t>
            </w:r>
          </w:p>
        </w:tc>
      </w:tr>
    </w:tbl>
    <w:p w14:paraId="70364CB7" w14:textId="77777777" w:rsidR="00C35ACB" w:rsidRPr="00DF7E82" w:rsidRDefault="00C35ACB" w:rsidP="00C35ACB">
      <w:pPr>
        <w:pStyle w:val="Odstavekseznama"/>
        <w:ind w:left="360"/>
        <w:rPr>
          <w:rFonts w:ascii="Arial Narrow" w:hAnsi="Arial Narrow"/>
        </w:rPr>
      </w:pPr>
    </w:p>
    <w:p w14:paraId="6E29EE28" w14:textId="77777777" w:rsidR="00C35ACB" w:rsidRPr="00DF7E82" w:rsidRDefault="00C35ACB" w:rsidP="00C35ACB">
      <w:pPr>
        <w:pStyle w:val="Odstavekseznama"/>
        <w:ind w:left="360"/>
        <w:rPr>
          <w:rFonts w:ascii="Arial Narrow" w:hAnsi="Arial Narrow"/>
        </w:rPr>
      </w:pPr>
      <w:r w:rsidRPr="00DF7E82">
        <w:rPr>
          <w:rFonts w:ascii="Arial Narrow" w:hAnsi="Arial Narrow"/>
        </w:rPr>
        <w:t>in</w:t>
      </w:r>
    </w:p>
    <w:p w14:paraId="59A2611A" w14:textId="77777777" w:rsidR="00C35ACB" w:rsidRPr="00DF7E82" w:rsidRDefault="00C35ACB" w:rsidP="00C35ACB">
      <w:pPr>
        <w:pStyle w:val="Odstavekseznama"/>
        <w:ind w:left="360"/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94"/>
        <w:gridCol w:w="6518"/>
      </w:tblGrid>
      <w:tr w:rsidR="00765DAF" w:rsidRPr="00DF7E82" w14:paraId="16ACB80A" w14:textId="77777777" w:rsidTr="00C35ACB">
        <w:tc>
          <w:tcPr>
            <w:tcW w:w="2694" w:type="dxa"/>
          </w:tcPr>
          <w:p w14:paraId="457403ED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6518" w:type="dxa"/>
          </w:tcPr>
          <w:p w14:paraId="0EC78101" w14:textId="77777777" w:rsidR="00C35ACB" w:rsidRPr="00DF7E82" w:rsidRDefault="00C35ACB" w:rsidP="00C35ACB">
            <w:pPr>
              <w:rPr>
                <w:rFonts w:ascii="Arial Narrow" w:hAnsi="Arial Narrow"/>
                <w:b/>
              </w:rPr>
            </w:pPr>
          </w:p>
        </w:tc>
      </w:tr>
      <w:tr w:rsidR="00765DAF" w:rsidRPr="00DF7E82" w14:paraId="325EC91F" w14:textId="77777777" w:rsidTr="00C35ACB">
        <w:tc>
          <w:tcPr>
            <w:tcW w:w="2694" w:type="dxa"/>
          </w:tcPr>
          <w:p w14:paraId="7B1D25B4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ki ga zastopa:</w:t>
            </w:r>
          </w:p>
        </w:tc>
        <w:tc>
          <w:tcPr>
            <w:tcW w:w="6518" w:type="dxa"/>
          </w:tcPr>
          <w:p w14:paraId="283C74EF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</w:p>
        </w:tc>
      </w:tr>
      <w:tr w:rsidR="00765DAF" w:rsidRPr="00DF7E82" w14:paraId="3D8AE5FE" w14:textId="77777777" w:rsidTr="00C35ACB">
        <w:tc>
          <w:tcPr>
            <w:tcW w:w="2694" w:type="dxa"/>
          </w:tcPr>
          <w:p w14:paraId="79566AFF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proofErr w:type="spellStart"/>
            <w:r w:rsidRPr="00DF7E82">
              <w:rPr>
                <w:rFonts w:ascii="Arial Narrow" w:hAnsi="Arial Narrow"/>
              </w:rPr>
              <w:t>ident</w:t>
            </w:r>
            <w:proofErr w:type="spellEnd"/>
            <w:r w:rsidRPr="00DF7E82">
              <w:rPr>
                <w:rFonts w:ascii="Arial Narrow" w:hAnsi="Arial Narrow"/>
              </w:rPr>
              <w:t>. št. za DDV:</w:t>
            </w:r>
          </w:p>
        </w:tc>
        <w:tc>
          <w:tcPr>
            <w:tcW w:w="6518" w:type="dxa"/>
          </w:tcPr>
          <w:p w14:paraId="0353B672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</w:p>
        </w:tc>
      </w:tr>
      <w:tr w:rsidR="00765DAF" w:rsidRPr="00DF7E82" w14:paraId="681093EA" w14:textId="77777777" w:rsidTr="00C35ACB">
        <w:tc>
          <w:tcPr>
            <w:tcW w:w="2694" w:type="dxa"/>
          </w:tcPr>
          <w:p w14:paraId="14A60C0F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matična številka:</w:t>
            </w:r>
          </w:p>
        </w:tc>
        <w:tc>
          <w:tcPr>
            <w:tcW w:w="6518" w:type="dxa"/>
          </w:tcPr>
          <w:p w14:paraId="41294A34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</w:p>
        </w:tc>
      </w:tr>
      <w:tr w:rsidR="00C35ACB" w:rsidRPr="00DF7E82" w14:paraId="5C5A18F0" w14:textId="77777777" w:rsidTr="00C35ACB">
        <w:tc>
          <w:tcPr>
            <w:tcW w:w="2694" w:type="dxa"/>
          </w:tcPr>
          <w:p w14:paraId="5F076ED8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</w:p>
        </w:tc>
        <w:tc>
          <w:tcPr>
            <w:tcW w:w="6518" w:type="dxa"/>
          </w:tcPr>
          <w:p w14:paraId="3B343175" w14:textId="77777777" w:rsidR="00C35ACB" w:rsidRPr="00DF7E82" w:rsidRDefault="00C35ACB" w:rsidP="00C35ACB">
            <w:pPr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(v nadaljevanju: dobavitelj)</w:t>
            </w:r>
          </w:p>
        </w:tc>
      </w:tr>
    </w:tbl>
    <w:p w14:paraId="077B9B50" w14:textId="77777777" w:rsidR="00C35ACB" w:rsidRPr="00DF7E82" w:rsidRDefault="00C35ACB" w:rsidP="00C35ACB">
      <w:pPr>
        <w:rPr>
          <w:rFonts w:ascii="Arial Narrow" w:hAnsi="Arial Narrow"/>
        </w:rPr>
      </w:pPr>
    </w:p>
    <w:p w14:paraId="49F6E107" w14:textId="47A50959" w:rsidR="00F34DF5" w:rsidRPr="00DF7E82" w:rsidRDefault="006B19CE" w:rsidP="00C35ACB">
      <w:pPr>
        <w:rPr>
          <w:rFonts w:ascii="Arial Narrow" w:hAnsi="Arial Narrow"/>
        </w:rPr>
      </w:pPr>
      <w:r w:rsidRPr="00DF7E82">
        <w:rPr>
          <w:rFonts w:ascii="Arial Narrow" w:hAnsi="Arial Narrow"/>
        </w:rPr>
        <w:t>(v nadaljevanju oba skupaj tudi: pogodbeni stranki)</w:t>
      </w:r>
    </w:p>
    <w:p w14:paraId="21646537" w14:textId="77777777" w:rsidR="006B19CE" w:rsidRPr="00DF7E82" w:rsidRDefault="006B19CE" w:rsidP="00C35ACB">
      <w:pPr>
        <w:rPr>
          <w:rFonts w:ascii="Arial Narrow" w:hAnsi="Arial Narrow"/>
        </w:rPr>
      </w:pPr>
    </w:p>
    <w:p w14:paraId="2C0203A9" w14:textId="2CE0D055" w:rsidR="00C35ACB" w:rsidRPr="00DF7E82" w:rsidRDefault="006B19CE" w:rsidP="00C35ACB">
      <w:pPr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skleneta </w:t>
      </w:r>
    </w:p>
    <w:p w14:paraId="00042AD1" w14:textId="77777777" w:rsidR="00C35ACB" w:rsidRPr="00DF7E82" w:rsidRDefault="00C35ACB" w:rsidP="00C35ACB">
      <w:pPr>
        <w:rPr>
          <w:rFonts w:ascii="Arial Narrow" w:hAnsi="Arial Narrow"/>
        </w:rPr>
      </w:pPr>
    </w:p>
    <w:p w14:paraId="7C8468FC" w14:textId="77777777" w:rsidR="00EB0CEC" w:rsidRPr="00DF7E82" w:rsidRDefault="00EB0CEC" w:rsidP="00EB0CEC">
      <w:pPr>
        <w:jc w:val="center"/>
        <w:rPr>
          <w:rFonts w:ascii="Arial Narrow" w:hAnsi="Arial Narrow"/>
        </w:rPr>
      </w:pPr>
    </w:p>
    <w:p w14:paraId="7EBC920A" w14:textId="6A779004" w:rsidR="00EB0CEC" w:rsidRPr="00DF7E82" w:rsidRDefault="00EB0CEC" w:rsidP="00EB0CEC">
      <w:pPr>
        <w:pStyle w:val="Telobesedila"/>
        <w:jc w:val="center"/>
        <w:rPr>
          <w:rFonts w:ascii="Arial Narrow" w:hAnsi="Arial Narrow"/>
          <w:b/>
          <w:caps/>
        </w:rPr>
      </w:pPr>
      <w:r w:rsidRPr="00DF7E82">
        <w:rPr>
          <w:rFonts w:ascii="Arial Narrow" w:hAnsi="Arial Narrow"/>
          <w:b/>
          <w:caps/>
        </w:rPr>
        <w:t xml:space="preserve">POGODBO O nakupU </w:t>
      </w:r>
      <w:r w:rsidR="00320577" w:rsidRPr="00DF7E82">
        <w:rPr>
          <w:rFonts w:ascii="Arial Narrow" w:hAnsi="Arial Narrow"/>
          <w:b/>
          <w:caps/>
        </w:rPr>
        <w:t xml:space="preserve">zdravila </w:t>
      </w:r>
      <w:r w:rsidR="006B19CE" w:rsidRPr="00DF7E82">
        <w:rPr>
          <w:rFonts w:ascii="Arial Narrow" w:hAnsi="Arial Narrow"/>
          <w:b/>
          <w:caps/>
        </w:rPr>
        <w:t>INFLIKSIMAB</w:t>
      </w:r>
      <w:r w:rsidRPr="00DF7E82">
        <w:rPr>
          <w:rFonts w:ascii="Arial Narrow" w:hAnsi="Arial Narrow"/>
          <w:b/>
          <w:caps/>
        </w:rPr>
        <w:t xml:space="preserve"> </w:t>
      </w:r>
    </w:p>
    <w:p w14:paraId="233B8BA3" w14:textId="77777777" w:rsidR="00EB0CEC" w:rsidRPr="00DF7E82" w:rsidRDefault="00EB0CEC" w:rsidP="00EB0CEC">
      <w:pPr>
        <w:rPr>
          <w:rFonts w:ascii="Arial Narrow" w:hAnsi="Arial Narrow"/>
        </w:rPr>
      </w:pPr>
    </w:p>
    <w:p w14:paraId="3E68A563" w14:textId="77777777" w:rsidR="00EB0CEC" w:rsidRPr="00DF7E82" w:rsidRDefault="00EB0CEC" w:rsidP="00EB0CEC">
      <w:pPr>
        <w:rPr>
          <w:rFonts w:ascii="Arial Narrow" w:hAnsi="Arial Narrow"/>
          <w:b/>
        </w:rPr>
      </w:pPr>
    </w:p>
    <w:p w14:paraId="4F9D9125" w14:textId="77777777" w:rsidR="00EB0CEC" w:rsidRPr="00DF7E82" w:rsidRDefault="00EB0CEC" w:rsidP="00EB0CEC">
      <w:pPr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UVODNE UGOTOVITVE</w:t>
      </w:r>
    </w:p>
    <w:p w14:paraId="6AD60B89" w14:textId="4B960549" w:rsidR="00EB0CEC" w:rsidRPr="00DF7E82" w:rsidRDefault="0020759D" w:rsidP="00EB0CEC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Roku </w:t>
      </w:r>
    </w:p>
    <w:p w14:paraId="30857178" w14:textId="77777777" w:rsidR="00EB0CEC" w:rsidRPr="00DF7E82" w:rsidRDefault="00EB0CEC" w:rsidP="00EB0CEC">
      <w:pPr>
        <w:rPr>
          <w:rFonts w:ascii="Arial Narrow" w:hAnsi="Arial Narrow"/>
        </w:rPr>
      </w:pPr>
    </w:p>
    <w:p w14:paraId="0A5ED540" w14:textId="3E957F61" w:rsidR="00EB0CEC" w:rsidRPr="00DF7E82" w:rsidRDefault="00EB0CEC" w:rsidP="00AD16BF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Pogodbeni stranki uvodoma ugotavljata, da je naročnik pred podpisom te pogodbe pravnomočno izvedel javno naročilo JN</w:t>
      </w:r>
      <w:r w:rsidR="004C72DA" w:rsidRPr="00DF7E82">
        <w:rPr>
          <w:rFonts w:ascii="Arial Narrow" w:hAnsi="Arial Narrow"/>
        </w:rPr>
        <w:t xml:space="preserve">  </w:t>
      </w:r>
      <w:r w:rsidRPr="00DF7E82">
        <w:rPr>
          <w:rFonts w:ascii="Arial Narrow" w:hAnsi="Arial Narrow"/>
        </w:rPr>
        <w:t>………………/202</w:t>
      </w:r>
      <w:r w:rsidR="006B19CE" w:rsidRPr="00DF7E82">
        <w:rPr>
          <w:rFonts w:ascii="Arial Narrow" w:hAnsi="Arial Narrow"/>
        </w:rPr>
        <w:t>2</w:t>
      </w:r>
      <w:r w:rsidRPr="00DF7E82">
        <w:rPr>
          <w:rFonts w:ascii="Arial Narrow" w:hAnsi="Arial Narrow"/>
        </w:rPr>
        <w:t>-B01 z dne ………..…….., ki je tudi podlaga za sklenitev te pogodbe.</w:t>
      </w:r>
    </w:p>
    <w:p w14:paraId="7327A4C1" w14:textId="77777777" w:rsidR="00EB0CEC" w:rsidRPr="00DF7E82" w:rsidRDefault="00EB0CEC" w:rsidP="00EB0CEC">
      <w:pPr>
        <w:rPr>
          <w:rFonts w:ascii="Arial Narrow" w:hAnsi="Arial Narrow"/>
        </w:rPr>
      </w:pPr>
    </w:p>
    <w:p w14:paraId="34E41AB9" w14:textId="77777777" w:rsidR="00EB0CEC" w:rsidRPr="00DF7E82" w:rsidRDefault="00EB0CEC" w:rsidP="00EB0CEC">
      <w:pPr>
        <w:rPr>
          <w:rFonts w:ascii="Arial Narrow" w:hAnsi="Arial Narrow"/>
        </w:rPr>
      </w:pPr>
    </w:p>
    <w:p w14:paraId="52E87C45" w14:textId="77777777" w:rsidR="00EB0CEC" w:rsidRPr="00DF7E82" w:rsidRDefault="00EB0CEC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3BF43C28" w14:textId="77777777" w:rsidR="00EB0CEC" w:rsidRPr="00DF7E82" w:rsidRDefault="00EB0CEC" w:rsidP="00EB0CEC">
      <w:pPr>
        <w:tabs>
          <w:tab w:val="left" w:pos="993"/>
          <w:tab w:val="left" w:pos="1560"/>
        </w:tabs>
        <w:ind w:left="1440"/>
        <w:jc w:val="both"/>
        <w:rPr>
          <w:rFonts w:ascii="Arial Narrow" w:hAnsi="Arial Narrow"/>
          <w:b/>
        </w:rPr>
      </w:pPr>
    </w:p>
    <w:p w14:paraId="23B4A340" w14:textId="0D91DDD0" w:rsidR="00EB0CEC" w:rsidRPr="00DF7E82" w:rsidRDefault="00EB0CEC" w:rsidP="00EB0CEC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Predmet te pogodbe je sukcesivna dobava </w:t>
      </w:r>
      <w:r w:rsidR="00320577" w:rsidRPr="00DF7E82">
        <w:rPr>
          <w:rFonts w:ascii="Arial Narrow" w:hAnsi="Arial Narrow"/>
        </w:rPr>
        <w:t xml:space="preserve">zdravila </w:t>
      </w:r>
      <w:proofErr w:type="spellStart"/>
      <w:r w:rsidR="005F3C42" w:rsidRPr="00DF7E82">
        <w:rPr>
          <w:rFonts w:ascii="Arial Narrow" w:hAnsi="Arial Narrow"/>
        </w:rPr>
        <w:t>infliksimab</w:t>
      </w:r>
      <w:proofErr w:type="spellEnd"/>
      <w:r w:rsidR="00320577" w:rsidRPr="00DF7E82">
        <w:rPr>
          <w:rFonts w:ascii="Arial Narrow" w:hAnsi="Arial Narrow"/>
        </w:rPr>
        <w:t xml:space="preserve"> </w:t>
      </w:r>
      <w:r w:rsidRPr="00DF7E82">
        <w:rPr>
          <w:rFonts w:ascii="Arial Narrow" w:hAnsi="Arial Narrow"/>
        </w:rPr>
        <w:t>(v nadaljevanju blago) za potrebe Univerzitetnega kliničnega centra Ljubljana v skladu s strokovnimi zahtevami iz razpisne dokumentacije in ponudbo dobavitelja št. ________ z dne __________ (v nadaljevanju: Ponudba) ter je sklenjena za naslednje sklope _______________.</w:t>
      </w:r>
    </w:p>
    <w:p w14:paraId="63E7841F" w14:textId="2FF7318E" w:rsidR="00EB0CEC" w:rsidRPr="00DF7E82" w:rsidRDefault="00EB0CEC" w:rsidP="00EB0CEC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3934E8E2" w14:textId="77777777" w:rsidR="005F3C42" w:rsidRPr="00DF7E82" w:rsidRDefault="005F3C42" w:rsidP="00EB0CEC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5D83A23D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1DF3F453" w14:textId="77777777" w:rsidR="00DD71D2" w:rsidRPr="00DF7E82" w:rsidRDefault="00DD71D2" w:rsidP="00DD71D2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14:paraId="32F0D8CA" w14:textId="77777777" w:rsidR="00DD71D2" w:rsidRPr="00DF7E82" w:rsidRDefault="00DD71D2" w:rsidP="00DD71D2">
      <w:pPr>
        <w:pStyle w:val="Telobesedila"/>
        <w:jc w:val="both"/>
        <w:rPr>
          <w:rFonts w:ascii="Arial Narrow" w:hAnsi="Arial Narrow"/>
          <w:spacing w:val="-6"/>
          <w:kern w:val="20"/>
        </w:rPr>
      </w:pPr>
      <w:r w:rsidRPr="00DF7E82">
        <w:rPr>
          <w:rFonts w:ascii="Arial Narrow" w:hAnsi="Arial Narrow"/>
          <w:spacing w:val="-6"/>
          <w:kern w:val="20"/>
        </w:rPr>
        <w:t>Specifikacija predmeta pogodbe s cenikom in okvirnimi količinami je navedena v Prilogi 1 – Specifikacija predmeta pogodbe s cenikom, ki je sestavni del te pogodbe.</w:t>
      </w:r>
    </w:p>
    <w:p w14:paraId="5CB97F8B" w14:textId="22B1D157" w:rsidR="00DD71D2" w:rsidRPr="00DF7E82" w:rsidRDefault="00DD71D2" w:rsidP="00DD71D2">
      <w:pPr>
        <w:pStyle w:val="Telobesedila"/>
        <w:jc w:val="both"/>
        <w:rPr>
          <w:rFonts w:ascii="Arial Narrow" w:hAnsi="Arial Narrow"/>
          <w:spacing w:val="-6"/>
          <w:kern w:val="20"/>
        </w:rPr>
      </w:pPr>
      <w:r w:rsidRPr="00DF7E82">
        <w:rPr>
          <w:rFonts w:ascii="Arial Narrow" w:hAnsi="Arial Narrow"/>
          <w:spacing w:val="-6"/>
          <w:kern w:val="20"/>
        </w:rPr>
        <w:lastRenderedPageBreak/>
        <w:t xml:space="preserve">Količino bosta pogodbeni stranki dogovorili za vsako dobavo posebej. Naročnik naroča blago z naročilnico poslano </w:t>
      </w:r>
      <w:r w:rsidR="006B19CE" w:rsidRPr="00DF7E82">
        <w:rPr>
          <w:rFonts w:ascii="Arial Narrow" w:hAnsi="Arial Narrow"/>
          <w:spacing w:val="-6"/>
          <w:kern w:val="20"/>
        </w:rPr>
        <w:t>po</w:t>
      </w:r>
      <w:r w:rsidRPr="00DF7E82">
        <w:rPr>
          <w:rFonts w:ascii="Arial Narrow" w:hAnsi="Arial Narrow"/>
          <w:spacing w:val="-6"/>
          <w:kern w:val="20"/>
        </w:rPr>
        <w:t xml:space="preserve"> e-pošti ali elektronsko. </w:t>
      </w:r>
    </w:p>
    <w:p w14:paraId="2771862F" w14:textId="77777777" w:rsidR="00C346B0" w:rsidRPr="00DF7E82" w:rsidRDefault="00C346B0" w:rsidP="00DD71D2">
      <w:pPr>
        <w:pStyle w:val="Telobesedila"/>
        <w:jc w:val="both"/>
        <w:rPr>
          <w:rFonts w:ascii="Arial Narrow" w:hAnsi="Arial Narrow"/>
          <w:spacing w:val="-6"/>
          <w:kern w:val="20"/>
        </w:rPr>
      </w:pPr>
    </w:p>
    <w:p w14:paraId="79CDA82D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01D5207E" w14:textId="77777777" w:rsidR="00320577" w:rsidRPr="00DF7E82" w:rsidRDefault="00320577" w:rsidP="00320577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4DD1D35D" w14:textId="2219633A" w:rsidR="00320577" w:rsidRPr="00DF7E82" w:rsidRDefault="00A739F4" w:rsidP="0032057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Predvidna pogodbena vrednost za </w:t>
      </w:r>
      <w:r w:rsidR="006B19CE" w:rsidRPr="00DF7E82">
        <w:rPr>
          <w:rFonts w:ascii="Arial Narrow" w:hAnsi="Arial Narrow"/>
        </w:rPr>
        <w:t xml:space="preserve">štiri </w:t>
      </w:r>
      <w:r w:rsidRPr="00DF7E82">
        <w:rPr>
          <w:rFonts w:ascii="Arial Narrow" w:hAnsi="Arial Narrow"/>
        </w:rPr>
        <w:t>(</w:t>
      </w:r>
      <w:r w:rsidR="006B19CE" w:rsidRPr="00DF7E82">
        <w:rPr>
          <w:rFonts w:ascii="Arial Narrow" w:hAnsi="Arial Narrow"/>
        </w:rPr>
        <w:t>4 leta)</w:t>
      </w:r>
      <w:r w:rsidR="00320577" w:rsidRPr="00DF7E82">
        <w:rPr>
          <w:rFonts w:ascii="Arial Narrow" w:hAnsi="Arial Narrow"/>
        </w:rPr>
        <w:t xml:space="preserve"> znaša __________</w:t>
      </w:r>
      <w:r w:rsidR="00A17494" w:rsidRPr="00DF7E82">
        <w:rPr>
          <w:rFonts w:ascii="Arial Narrow" w:hAnsi="Arial Narrow"/>
        </w:rPr>
        <w:t xml:space="preserve">________ EUR brez DDV, oziroma </w:t>
      </w:r>
      <w:r w:rsidR="00320577" w:rsidRPr="00DF7E82">
        <w:rPr>
          <w:rFonts w:ascii="Arial Narrow" w:hAnsi="Arial Narrow"/>
        </w:rPr>
        <w:t>________________ EUR z DDV.</w:t>
      </w:r>
    </w:p>
    <w:p w14:paraId="684C2FC7" w14:textId="77777777" w:rsidR="00320577" w:rsidRPr="00DF7E82" w:rsidRDefault="00320577" w:rsidP="000E53CD">
      <w:pPr>
        <w:pStyle w:val="Telobesedila"/>
        <w:jc w:val="both"/>
        <w:rPr>
          <w:rFonts w:ascii="Arial Narrow" w:hAnsi="Arial Narrow"/>
          <w:spacing w:val="-6"/>
          <w:kern w:val="20"/>
        </w:rPr>
      </w:pPr>
    </w:p>
    <w:p w14:paraId="4E62E0A8" w14:textId="77777777" w:rsidR="00320577" w:rsidRPr="00DF7E82" w:rsidRDefault="00320577" w:rsidP="000E53CD">
      <w:pPr>
        <w:pStyle w:val="Telobesedila"/>
        <w:jc w:val="both"/>
        <w:rPr>
          <w:rFonts w:ascii="Arial Narrow" w:hAnsi="Arial Narrow"/>
          <w:spacing w:val="-6"/>
          <w:kern w:val="20"/>
        </w:rPr>
      </w:pPr>
      <w:r w:rsidRPr="00DF7E82">
        <w:rPr>
          <w:rFonts w:ascii="Arial Narrow" w:hAnsi="Arial Narrow"/>
          <w:spacing w:val="-6"/>
          <w:kern w:val="20"/>
        </w:rPr>
        <w:t>V predračunu navedene veljavne cene zdravil, ki imajo dovoljenje za promet, brez DDV za prijavljeno pakiranje, niso fiksne in se usklajujejo v skladu z Zakonom o zdravilih, ki določa, da je veljavna cena na dan dobave:</w:t>
      </w:r>
    </w:p>
    <w:p w14:paraId="42516333" w14:textId="77777777" w:rsidR="00320577" w:rsidRPr="00DF7E82" w:rsidRDefault="00320577" w:rsidP="006311AA">
      <w:pPr>
        <w:pStyle w:val="Telobesedila"/>
        <w:numPr>
          <w:ilvl w:val="0"/>
          <w:numId w:val="17"/>
        </w:numPr>
        <w:jc w:val="both"/>
        <w:rPr>
          <w:rFonts w:ascii="Arial Narrow" w:hAnsi="Arial Narrow"/>
          <w:spacing w:val="-6"/>
          <w:kern w:val="20"/>
        </w:rPr>
      </w:pPr>
      <w:r w:rsidRPr="00DF7E82">
        <w:rPr>
          <w:rFonts w:ascii="Arial Narrow" w:hAnsi="Arial Narrow"/>
          <w:spacing w:val="-6"/>
          <w:kern w:val="20"/>
        </w:rPr>
        <w:t>cena zdravila, veljavna na dan dobave, usklajena s Pravilnikom o določanju cen zdravil za uporabo v humani medicini (Ur. l .RS, št. 32/15, 15/16 in 19/18), ki je objavljena na spletni strani JAZMP, oziroma,</w:t>
      </w:r>
    </w:p>
    <w:p w14:paraId="0097B053" w14:textId="701D3D9A" w:rsidR="00320577" w:rsidRPr="00DF7E82" w:rsidRDefault="00320577" w:rsidP="006311AA">
      <w:pPr>
        <w:pStyle w:val="Telobesedila"/>
        <w:numPr>
          <w:ilvl w:val="0"/>
          <w:numId w:val="17"/>
        </w:numPr>
        <w:jc w:val="both"/>
        <w:rPr>
          <w:rFonts w:ascii="Arial Narrow" w:hAnsi="Arial Narrow"/>
          <w:spacing w:val="-6"/>
          <w:kern w:val="20"/>
        </w:rPr>
      </w:pPr>
      <w:r w:rsidRPr="00DF7E82">
        <w:rPr>
          <w:rFonts w:ascii="Arial Narrow" w:hAnsi="Arial Narrow"/>
          <w:spacing w:val="-6"/>
          <w:kern w:val="20"/>
        </w:rPr>
        <w:t>dogovorjena cena zdravil veljavna na dan dobave, na podlagi dogovora o cenah zdravil med ZZZS in proizvajalci zdravil in njihovimi zakonitimi zastopniki v RS in izpolnjujejo zahteve skladno z določbami Zakona o zdravilih; ki je objavljena na spletni st</w:t>
      </w:r>
      <w:r w:rsidR="00B7148F">
        <w:rPr>
          <w:rFonts w:ascii="Arial Narrow" w:hAnsi="Arial Narrow"/>
          <w:spacing w:val="-6"/>
          <w:kern w:val="20"/>
        </w:rPr>
        <w:t>r</w:t>
      </w:r>
      <w:r w:rsidRPr="00DF7E82">
        <w:rPr>
          <w:rFonts w:ascii="Arial Narrow" w:hAnsi="Arial Narrow"/>
          <w:spacing w:val="-6"/>
          <w:kern w:val="20"/>
        </w:rPr>
        <w:t>ani ZZZS.</w:t>
      </w:r>
    </w:p>
    <w:p w14:paraId="56541C05" w14:textId="77777777" w:rsidR="00320577" w:rsidRPr="00DF7E82" w:rsidRDefault="00320577" w:rsidP="0032057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73C3CAAD" w14:textId="77777777" w:rsidR="00320577" w:rsidRPr="00DF7E82" w:rsidRDefault="00320577" w:rsidP="0032057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Dogovorjeni popust ostaja fiksen za obdobje veljavnosti te pogodbe. Popust izražen v odstotnem deležu od trenutno veljavne cene za sklop je opredeljen v ponudbenem predračunu razpisne dokumentacije in je sestavni del te pogodbe. </w:t>
      </w:r>
    </w:p>
    <w:p w14:paraId="19F75E7B" w14:textId="77777777" w:rsidR="00320577" w:rsidRPr="00DF7E82" w:rsidRDefault="00320577" w:rsidP="0032057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3D804F29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Cena blaga vključuje končno nabavno vrednost blaga z vsemi stroški (kot npr. morebitne trošarine, takse, zavarovanja prevoza, vse davke) in ponujene popuste. Cene veljajo DDP (</w:t>
      </w:r>
      <w:proofErr w:type="spellStart"/>
      <w:r w:rsidRPr="00DF7E82">
        <w:rPr>
          <w:rFonts w:ascii="Arial Narrow" w:hAnsi="Arial Narrow"/>
        </w:rPr>
        <w:t>DeliveryDutyPaid</w:t>
      </w:r>
      <w:proofErr w:type="spellEnd"/>
      <w:r w:rsidRPr="00DF7E82">
        <w:rPr>
          <w:rFonts w:ascii="Arial Narrow" w:hAnsi="Arial Narrow"/>
        </w:rPr>
        <w:t xml:space="preserve">, </w:t>
      </w:r>
      <w:proofErr w:type="spellStart"/>
      <w:r w:rsidRPr="00DF7E82">
        <w:rPr>
          <w:rFonts w:ascii="Arial Narrow" w:hAnsi="Arial Narrow"/>
        </w:rPr>
        <w:t>Incoterms</w:t>
      </w:r>
      <w:proofErr w:type="spellEnd"/>
      <w:r w:rsidRPr="00DF7E82">
        <w:rPr>
          <w:rFonts w:ascii="Arial Narrow" w:hAnsi="Arial Narrow"/>
        </w:rPr>
        <w:t xml:space="preserve"> 2000) razloženo lokacija dobave. </w:t>
      </w:r>
    </w:p>
    <w:p w14:paraId="7E699D46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AADECCA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primeru spremembe zakona, ki ureja davek na dodano vrednost, s katerim se spremeni davčna stopnja za vrste blaga iz ponudbe v času trajanja pogodbe, se lahko cene iz ponudbe korigirajo izključno v višini nastale spremembe. Sprememba je možna le ob soglasju obeh pogodbenih strank in mora biti pisno dokumentirana.</w:t>
      </w:r>
    </w:p>
    <w:p w14:paraId="6D61CB56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5BC286CB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50BA10F5" w14:textId="59B6C30D" w:rsidR="00DD71D2" w:rsidRPr="00DF7E82" w:rsidRDefault="00DD71D2" w:rsidP="006B19CE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00349AFA" w14:textId="61605DA5" w:rsidR="006B19CE" w:rsidRPr="00DF7E82" w:rsidRDefault="006B19CE" w:rsidP="006B19CE">
      <w:pPr>
        <w:spacing w:after="160" w:line="252" w:lineRule="auto"/>
        <w:contextualSpacing/>
        <w:rPr>
          <w:rFonts w:ascii="Arial Narrow" w:hAnsi="Arial Narrow"/>
          <w:bCs/>
          <w:iCs/>
        </w:rPr>
      </w:pPr>
      <w:r w:rsidRPr="00DF7E82">
        <w:rPr>
          <w:rFonts w:ascii="Arial Narrow" w:hAnsi="Arial Narrow"/>
          <w:bCs/>
          <w:iCs/>
        </w:rPr>
        <w:t xml:space="preserve">Dobavitelj mora najkasneje v </w:t>
      </w:r>
      <w:r w:rsidR="00B7148F">
        <w:rPr>
          <w:rFonts w:ascii="Arial Narrow" w:hAnsi="Arial Narrow"/>
          <w:bCs/>
          <w:iCs/>
        </w:rPr>
        <w:t>desetih (</w:t>
      </w:r>
      <w:r w:rsidRPr="00DF7E82">
        <w:rPr>
          <w:rFonts w:ascii="Arial Narrow" w:hAnsi="Arial Narrow"/>
          <w:bCs/>
          <w:iCs/>
        </w:rPr>
        <w:t>10</w:t>
      </w:r>
      <w:r w:rsidR="00B7148F">
        <w:rPr>
          <w:rFonts w:ascii="Arial Narrow" w:hAnsi="Arial Narrow"/>
          <w:bCs/>
          <w:iCs/>
        </w:rPr>
        <w:t>)</w:t>
      </w:r>
      <w:r w:rsidRPr="00DF7E82">
        <w:rPr>
          <w:rFonts w:ascii="Arial Narrow" w:hAnsi="Arial Narrow"/>
          <w:bCs/>
          <w:iCs/>
        </w:rPr>
        <w:t xml:space="preserve"> dneh od sklenitve pogodbe, kot pogoj za veljavnost le-te, naročniku izročiti finančno zavarovanje:</w:t>
      </w:r>
    </w:p>
    <w:p w14:paraId="7D2A122D" w14:textId="77777777" w:rsidR="006B19CE" w:rsidRPr="00DF7E82" w:rsidRDefault="006B19CE" w:rsidP="006B19CE">
      <w:pPr>
        <w:spacing w:after="160" w:line="252" w:lineRule="auto"/>
        <w:ind w:left="360"/>
        <w:jc w:val="both"/>
        <w:rPr>
          <w:rFonts w:ascii="Arial Narrow" w:hAnsi="Arial Narrow"/>
          <w:bCs/>
          <w:iCs/>
        </w:rPr>
      </w:pPr>
      <w:r w:rsidRPr="00DF7E82">
        <w:rPr>
          <w:rFonts w:ascii="Arial Narrow" w:hAnsi="Arial Narrow"/>
          <w:bCs/>
          <w:iCs/>
        </w:rPr>
        <w:t>4.1. nepreklicno, brezpogojno bančno garancijo, unovčljivo na prvi poziv ali enakovredno kavcijsko zavarovanje ali bianco menico z ustrezno menično izjavo v višini 5% predvidene pogodbene vrednosti vključno z DDV iz 3. člena te pogodbe; kar znaša ……………… EUR z DDV,</w:t>
      </w:r>
    </w:p>
    <w:p w14:paraId="520852BE" w14:textId="77777777" w:rsidR="006B19CE" w:rsidRPr="00DF7E82" w:rsidRDefault="006B19CE" w:rsidP="006B19CE">
      <w:pPr>
        <w:spacing w:after="160" w:line="252" w:lineRule="auto"/>
        <w:contextualSpacing/>
        <w:jc w:val="both"/>
        <w:rPr>
          <w:rFonts w:ascii="Arial Narrow" w:hAnsi="Arial Narrow"/>
          <w:bCs/>
          <w:iCs/>
        </w:rPr>
      </w:pPr>
      <w:r w:rsidRPr="00DF7E82">
        <w:rPr>
          <w:rFonts w:ascii="Arial Narrow" w:hAnsi="Arial Narrow"/>
          <w:bCs/>
          <w:iCs/>
        </w:rPr>
        <w:t>ali</w:t>
      </w:r>
    </w:p>
    <w:p w14:paraId="245B17C5" w14:textId="77777777" w:rsidR="006B19CE" w:rsidRPr="00DF7E82" w:rsidRDefault="006B19CE" w:rsidP="006311AA">
      <w:pPr>
        <w:pStyle w:val="Odstavekseznama"/>
        <w:numPr>
          <w:ilvl w:val="1"/>
          <w:numId w:val="21"/>
        </w:numPr>
        <w:tabs>
          <w:tab w:val="clear" w:pos="1440"/>
        </w:tabs>
        <w:spacing w:after="160" w:line="252" w:lineRule="auto"/>
        <w:ind w:left="720"/>
        <w:jc w:val="both"/>
        <w:rPr>
          <w:rFonts w:ascii="Arial Narrow" w:hAnsi="Arial Narrow"/>
          <w:bCs/>
          <w:iCs/>
        </w:rPr>
      </w:pPr>
      <w:r w:rsidRPr="00DF7E82">
        <w:rPr>
          <w:rFonts w:ascii="Arial Narrow" w:hAnsi="Arial Narrow"/>
          <w:bCs/>
          <w:iCs/>
        </w:rPr>
        <w:t xml:space="preserve">vplačati denarni depozit na blagajni UKCL (Zaloška cesta 7 – v glavni stavbi) oziroma preko plačilnega naloga na št. IBAN: SI56 0110 0603 0277 894, SWIFT CODE: BSLJSI2X, namen: Denarni depozit po pogodbi št. ___________ - SM 845-0801, referenca/sklic na št. 20010. Kot dokazilo o vplačilu denarnega depozita predloži dobavitelj naročniku potrdilo o izvršenem vplačilu. </w:t>
      </w:r>
    </w:p>
    <w:p w14:paraId="010F6E2A" w14:textId="77777777" w:rsidR="005F3C42" w:rsidRPr="00DF7E82" w:rsidRDefault="005F3C42" w:rsidP="005F3C42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6A7E0054" w14:textId="2F35BE3C" w:rsidR="005F3C42" w:rsidRPr="00DF7E82" w:rsidRDefault="005F3C42" w:rsidP="005F3C4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Navedeno finančno zavarovanje mora veljati celotno obdobje trajanja veljavnosti pogodbe </w:t>
      </w:r>
      <w:r w:rsidR="00D977D8">
        <w:rPr>
          <w:rFonts w:ascii="Arial Narrow" w:hAnsi="Arial Narrow"/>
        </w:rPr>
        <w:t xml:space="preserve">štiri leta </w:t>
      </w:r>
      <w:r w:rsidRPr="00DF7E82">
        <w:rPr>
          <w:rFonts w:ascii="Arial Narrow" w:hAnsi="Arial Narrow"/>
        </w:rPr>
        <w:t>(4 leta</w:t>
      </w:r>
      <w:r w:rsidR="00F64729">
        <w:rPr>
          <w:rFonts w:ascii="Arial Narrow" w:hAnsi="Arial Narrow"/>
        </w:rPr>
        <w:t>)</w:t>
      </w:r>
      <w:r w:rsidR="007D3CF2">
        <w:rPr>
          <w:rFonts w:ascii="Arial Narrow" w:hAnsi="Arial Narrow"/>
        </w:rPr>
        <w:t>.</w:t>
      </w:r>
    </w:p>
    <w:p w14:paraId="2AEF1233" w14:textId="1CDCFFEE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65531923" w14:textId="77777777" w:rsidR="005F3C42" w:rsidRPr="00DF7E82" w:rsidRDefault="005F3C4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6E494927" w14:textId="22708ACB" w:rsidR="0028588D" w:rsidRPr="00DF7E82" w:rsidRDefault="0028588D" w:rsidP="0028588D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lastRenderedPageBreak/>
        <w:t xml:space="preserve">Po preteku zgoraj navedenega obdobja trajanja finančnega zavarovanja bo naročnik </w:t>
      </w:r>
      <w:r w:rsidR="00DB0587">
        <w:rPr>
          <w:rFonts w:ascii="Arial Narrow" w:hAnsi="Arial Narrow"/>
        </w:rPr>
        <w:t>denarni depozit</w:t>
      </w:r>
      <w:r w:rsidRPr="00DF7E82">
        <w:rPr>
          <w:rFonts w:ascii="Arial Narrow" w:hAnsi="Arial Narrow"/>
        </w:rPr>
        <w:t xml:space="preserve"> ne</w:t>
      </w:r>
      <w:r w:rsidR="00EB26EF">
        <w:rPr>
          <w:rFonts w:ascii="Arial Narrow" w:hAnsi="Arial Narrow"/>
        </w:rPr>
        <w:t xml:space="preserve"> </w:t>
      </w:r>
      <w:r w:rsidRPr="00DF7E82">
        <w:rPr>
          <w:rFonts w:ascii="Arial Narrow" w:hAnsi="Arial Narrow"/>
        </w:rPr>
        <w:t>obrestovan vrnil dobavitelju na njegov TRR.</w:t>
      </w:r>
    </w:p>
    <w:p w14:paraId="4BEE89A5" w14:textId="77777777" w:rsidR="006B19CE" w:rsidRPr="00DF7E82" w:rsidRDefault="006B19CE" w:rsidP="0028588D">
      <w:pPr>
        <w:jc w:val="both"/>
        <w:rPr>
          <w:rFonts w:ascii="Arial Narrow" w:hAnsi="Arial Narrow"/>
        </w:rPr>
      </w:pPr>
    </w:p>
    <w:p w14:paraId="637079EA" w14:textId="19799066" w:rsidR="0028588D" w:rsidRPr="00DF7E82" w:rsidRDefault="006B19CE" w:rsidP="0028588D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Finančno zavarovanje</w:t>
      </w:r>
      <w:r w:rsidR="0028588D" w:rsidRPr="00DF7E82">
        <w:rPr>
          <w:rFonts w:ascii="Arial Narrow" w:hAnsi="Arial Narrow"/>
        </w:rPr>
        <w:t xml:space="preserve"> za dobro izvedbo pogodbenih obveznost</w:t>
      </w:r>
      <w:r w:rsidRPr="00DF7E82">
        <w:rPr>
          <w:rFonts w:ascii="Arial Narrow" w:hAnsi="Arial Narrow"/>
        </w:rPr>
        <w:t>i</w:t>
      </w:r>
      <w:r w:rsidR="0028588D" w:rsidRPr="00DF7E82">
        <w:rPr>
          <w:rFonts w:ascii="Arial Narrow" w:hAnsi="Arial Narrow"/>
        </w:rPr>
        <w:t xml:space="preserve"> bo naročnik vnovčil oz. zadržal vplačan finančni depozit v primeru:  </w:t>
      </w:r>
    </w:p>
    <w:p w14:paraId="6D0204A2" w14:textId="77777777" w:rsidR="0028588D" w:rsidRPr="00DF7E82" w:rsidRDefault="0028588D" w:rsidP="006311AA">
      <w:pPr>
        <w:pStyle w:val="Odstavekseznama"/>
        <w:numPr>
          <w:ilvl w:val="0"/>
          <w:numId w:val="20"/>
        </w:numPr>
        <w:spacing w:line="260" w:lineRule="atLeast"/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če dobavitelj predčasno prekine pogodbo,</w:t>
      </w:r>
    </w:p>
    <w:p w14:paraId="0178BA02" w14:textId="77777777" w:rsidR="0028588D" w:rsidRPr="00DF7E82" w:rsidRDefault="0028588D" w:rsidP="006311AA">
      <w:pPr>
        <w:pStyle w:val="Odstavekseznama"/>
        <w:numPr>
          <w:ilvl w:val="0"/>
          <w:numId w:val="20"/>
        </w:numPr>
        <w:spacing w:line="260" w:lineRule="atLeast"/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če dobavitelj ne bo izpolnjeval svojih obveznosti v skladu z določili te pogodbe.</w:t>
      </w:r>
    </w:p>
    <w:p w14:paraId="555502C0" w14:textId="77777777" w:rsidR="0028588D" w:rsidRPr="00DF7E82" w:rsidRDefault="0028588D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66D85410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141DCB99" w14:textId="77777777" w:rsidR="00DD71D2" w:rsidRPr="00DF7E82" w:rsidRDefault="00DD71D2" w:rsidP="005F3C42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1689BD3C" w14:textId="49DBCA42" w:rsidR="00071F4B" w:rsidRPr="00DF7E82" w:rsidRDefault="00071F4B" w:rsidP="00071F4B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DF7E82">
        <w:rPr>
          <w:rFonts w:ascii="Arial Narrow" w:hAnsi="Arial Narrow"/>
          <w:sz w:val="24"/>
          <w:szCs w:val="24"/>
        </w:rPr>
        <w:t>Naročnik se zavezuje, da bo v času trajanja veljavnosti pogodbe od dobavitelja kupil blago, ki je predmet te pogodbe, v</w:t>
      </w:r>
      <w:r w:rsidRPr="00DF7E82">
        <w:rPr>
          <w:rFonts w:ascii="Arial Narrow" w:hAnsi="Arial Narrow"/>
          <w:sz w:val="24"/>
          <w:szCs w:val="24"/>
          <w:lang w:val="sl-SI"/>
        </w:rPr>
        <w:t xml:space="preserve"> predvideni</w:t>
      </w:r>
      <w:r w:rsidRPr="00DF7E82">
        <w:rPr>
          <w:rFonts w:ascii="Arial Narrow" w:hAnsi="Arial Narrow"/>
          <w:sz w:val="24"/>
          <w:szCs w:val="24"/>
        </w:rPr>
        <w:t xml:space="preserve"> pogodbeni količini navedeni v PRILOGI 1, sukcesivno v okvirnih </w:t>
      </w:r>
      <w:r w:rsidRPr="00DF7E82">
        <w:rPr>
          <w:rFonts w:ascii="Arial Narrow" w:hAnsi="Arial Narrow"/>
          <w:sz w:val="24"/>
          <w:szCs w:val="24"/>
          <w:lang w:val="sl-SI"/>
        </w:rPr>
        <w:t xml:space="preserve">mesečnih </w:t>
      </w:r>
      <w:r w:rsidRPr="00DF7E82">
        <w:rPr>
          <w:rFonts w:ascii="Arial Narrow" w:hAnsi="Arial Narrow"/>
          <w:sz w:val="24"/>
          <w:szCs w:val="24"/>
        </w:rPr>
        <w:t xml:space="preserve">količinah </w:t>
      </w:r>
      <w:r w:rsidRPr="00DF7E82">
        <w:rPr>
          <w:rFonts w:ascii="Arial Narrow" w:hAnsi="Arial Narrow"/>
          <w:sz w:val="24"/>
          <w:szCs w:val="24"/>
          <w:lang w:val="sl-SI"/>
        </w:rPr>
        <w:t>(</w:t>
      </w:r>
      <w:r w:rsidRPr="00DF7E82">
        <w:rPr>
          <w:rFonts w:ascii="Arial Narrow" w:hAnsi="Arial Narrow"/>
          <w:sz w:val="24"/>
          <w:szCs w:val="24"/>
        </w:rPr>
        <w:t>1</w:t>
      </w:r>
      <w:r w:rsidRPr="00DF7E82">
        <w:rPr>
          <w:rFonts w:ascii="Arial Narrow" w:hAnsi="Arial Narrow"/>
          <w:sz w:val="24"/>
          <w:szCs w:val="24"/>
          <w:lang w:val="sl-SI"/>
        </w:rPr>
        <w:t>/</w:t>
      </w:r>
      <w:r w:rsidR="005F3C42" w:rsidRPr="00DF7E82">
        <w:rPr>
          <w:rFonts w:ascii="Arial Narrow" w:hAnsi="Arial Narrow"/>
          <w:sz w:val="24"/>
          <w:szCs w:val="24"/>
          <w:lang w:val="sl-SI"/>
        </w:rPr>
        <w:t>48</w:t>
      </w:r>
      <w:r w:rsidRPr="00DF7E82">
        <w:rPr>
          <w:rFonts w:ascii="Arial Narrow" w:hAnsi="Arial Narrow"/>
          <w:sz w:val="24"/>
          <w:szCs w:val="24"/>
          <w:lang w:val="sl-SI"/>
        </w:rPr>
        <w:t xml:space="preserve"> pogodbene </w:t>
      </w:r>
      <w:r w:rsidRPr="00DF7E82">
        <w:rPr>
          <w:rFonts w:ascii="Arial Narrow" w:hAnsi="Arial Narrow"/>
          <w:sz w:val="24"/>
          <w:szCs w:val="24"/>
        </w:rPr>
        <w:t>količin</w:t>
      </w:r>
      <w:r w:rsidRPr="00DF7E82">
        <w:rPr>
          <w:rFonts w:ascii="Arial Narrow" w:hAnsi="Arial Narrow"/>
          <w:sz w:val="24"/>
          <w:szCs w:val="24"/>
          <w:lang w:val="sl-SI"/>
        </w:rPr>
        <w:t xml:space="preserve">e), </w:t>
      </w:r>
      <w:r w:rsidRPr="00DF7E82">
        <w:rPr>
          <w:rFonts w:ascii="Arial Narrow" w:hAnsi="Arial Narrow"/>
          <w:sz w:val="24"/>
          <w:szCs w:val="24"/>
        </w:rPr>
        <w:t xml:space="preserve"> in sicer z dopustnim odstopanjem do + </w:t>
      </w:r>
      <w:r w:rsidRPr="00DF7E82">
        <w:rPr>
          <w:rFonts w:ascii="Arial Narrow" w:hAnsi="Arial Narrow"/>
          <w:sz w:val="24"/>
          <w:szCs w:val="24"/>
          <w:lang w:val="sl-SI"/>
        </w:rPr>
        <w:t>3</w:t>
      </w:r>
      <w:r w:rsidRPr="00DF7E82">
        <w:rPr>
          <w:rFonts w:ascii="Arial Narrow" w:hAnsi="Arial Narrow"/>
          <w:sz w:val="24"/>
          <w:szCs w:val="24"/>
        </w:rPr>
        <w:t xml:space="preserve">0% in sicer s posamičnimi </w:t>
      </w:r>
      <w:r w:rsidR="00DA040C" w:rsidRPr="00DF7E82">
        <w:rPr>
          <w:rFonts w:ascii="Arial Narrow" w:hAnsi="Arial Narrow"/>
          <w:sz w:val="24"/>
          <w:szCs w:val="24"/>
          <w:lang w:val="sl-SI"/>
        </w:rPr>
        <w:t>dnevnimi</w:t>
      </w:r>
      <w:r w:rsidR="00607498" w:rsidRPr="00DF7E82">
        <w:rPr>
          <w:rFonts w:ascii="Arial Narrow" w:hAnsi="Arial Narrow"/>
          <w:sz w:val="24"/>
          <w:szCs w:val="24"/>
          <w:lang w:val="sl-SI"/>
        </w:rPr>
        <w:t>,</w:t>
      </w:r>
      <w:r w:rsidR="00DA040C" w:rsidRPr="00DF7E82">
        <w:rPr>
          <w:rFonts w:ascii="Arial Narrow" w:hAnsi="Arial Narrow"/>
          <w:sz w:val="24"/>
          <w:szCs w:val="24"/>
          <w:lang w:val="sl-SI"/>
        </w:rPr>
        <w:t xml:space="preserve"> </w:t>
      </w:r>
      <w:r w:rsidRPr="00DF7E82">
        <w:rPr>
          <w:rFonts w:ascii="Arial Narrow" w:hAnsi="Arial Narrow"/>
          <w:sz w:val="24"/>
          <w:szCs w:val="24"/>
        </w:rPr>
        <w:t>tedenskimi oz. mesečnimi naročili.</w:t>
      </w:r>
    </w:p>
    <w:p w14:paraId="1248A87F" w14:textId="77777777" w:rsidR="007156B0" w:rsidRPr="00DF7E82" w:rsidRDefault="007156B0" w:rsidP="007156B0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sl-SI"/>
        </w:rPr>
      </w:pPr>
      <w:r w:rsidRPr="00DF7E82">
        <w:rPr>
          <w:rFonts w:ascii="Arial Narrow" w:hAnsi="Arial Narrow"/>
          <w:b/>
          <w:sz w:val="24"/>
          <w:szCs w:val="24"/>
        </w:rPr>
        <w:t>Rok uporab</w:t>
      </w:r>
      <w:r w:rsidRPr="00DF7E82">
        <w:rPr>
          <w:rFonts w:ascii="Arial Narrow" w:hAnsi="Arial Narrow"/>
          <w:b/>
          <w:sz w:val="24"/>
          <w:szCs w:val="24"/>
          <w:lang w:val="sl-SI"/>
        </w:rPr>
        <w:t>nosti</w:t>
      </w:r>
      <w:r w:rsidRPr="00DF7E82">
        <w:rPr>
          <w:rFonts w:ascii="Arial Narrow" w:hAnsi="Arial Narrow"/>
          <w:b/>
          <w:sz w:val="24"/>
          <w:szCs w:val="24"/>
        </w:rPr>
        <w:t xml:space="preserve"> dobavljenih zdravil</w:t>
      </w:r>
      <w:r w:rsidRPr="00DF7E82">
        <w:rPr>
          <w:rFonts w:ascii="Arial Narrow" w:hAnsi="Arial Narrow"/>
          <w:sz w:val="24"/>
          <w:szCs w:val="24"/>
        </w:rPr>
        <w:t xml:space="preserve"> mora biti vsaj šest (6) mesecev od datuma prevzema na lokacijo naročnika ali izjemoma v skladu z dogovorom </w:t>
      </w:r>
      <w:r w:rsidRPr="00DF7E82">
        <w:rPr>
          <w:rFonts w:ascii="Arial Narrow" w:hAnsi="Arial Narrow"/>
          <w:sz w:val="24"/>
          <w:szCs w:val="24"/>
          <w:lang w:val="sl-SI"/>
        </w:rPr>
        <w:t xml:space="preserve">z naročnikom </w:t>
      </w:r>
      <w:r w:rsidRPr="00DF7E82">
        <w:rPr>
          <w:rFonts w:ascii="Arial Narrow" w:hAnsi="Arial Narrow"/>
          <w:sz w:val="24"/>
          <w:szCs w:val="24"/>
        </w:rPr>
        <w:t>krajši čas</w:t>
      </w:r>
      <w:r w:rsidRPr="00DF7E82">
        <w:rPr>
          <w:rFonts w:ascii="Arial Narrow" w:hAnsi="Arial Narrow"/>
          <w:sz w:val="24"/>
          <w:szCs w:val="24"/>
          <w:lang w:val="sl-SI"/>
        </w:rPr>
        <w:t>.</w:t>
      </w:r>
    </w:p>
    <w:p w14:paraId="0874D599" w14:textId="77777777" w:rsidR="007156B0" w:rsidRPr="00DF7E82" w:rsidRDefault="007156B0" w:rsidP="007156B0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  <w:lang w:val="sl-SI"/>
        </w:rPr>
      </w:pPr>
    </w:p>
    <w:p w14:paraId="053310AC" w14:textId="77777777" w:rsidR="007156B0" w:rsidRPr="00DF7E82" w:rsidRDefault="007156B0" w:rsidP="007156B0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Dobavitelj se obvezuje, da bo naročniku, tudi v primeru povečanih količin, dobavljal naročeno blago v roku do 24 ur od prejema posamičnega naročila v skladišče naročnika. </w:t>
      </w:r>
      <w:r w:rsidRPr="00DF7E82">
        <w:rPr>
          <w:rFonts w:ascii="Arial Narrow" w:hAnsi="Arial Narrow"/>
          <w:lang w:eastAsia="x-none"/>
        </w:rPr>
        <w:t>Dobava se vrši v delovnem času naročnika, praviloma med 8. in 16. uro oz. po dogovoru.</w:t>
      </w:r>
      <w:r w:rsidRPr="00DF7E82">
        <w:rPr>
          <w:rFonts w:ascii="Arial Narrow" w:hAnsi="Arial Narrow"/>
        </w:rPr>
        <w:t xml:space="preserve"> Dobavitelj je dolžan v dogovorjenem roku dobaviti celotno količino naročenega blaga. Dokončna dobava nastopi s trenutkom podpisa prevzemnice blaga s strani kupca.</w:t>
      </w:r>
    </w:p>
    <w:p w14:paraId="131351E8" w14:textId="77777777" w:rsidR="007156B0" w:rsidRPr="00DF7E82" w:rsidRDefault="007156B0" w:rsidP="007156B0">
      <w:pPr>
        <w:jc w:val="both"/>
        <w:rPr>
          <w:rFonts w:ascii="Arial Narrow" w:hAnsi="Arial Narrow"/>
        </w:rPr>
      </w:pPr>
    </w:p>
    <w:p w14:paraId="22B112E6" w14:textId="77777777" w:rsidR="007156B0" w:rsidRPr="00DF7E82" w:rsidRDefault="007156B0" w:rsidP="007156B0">
      <w:pPr>
        <w:jc w:val="both"/>
        <w:rPr>
          <w:rFonts w:ascii="Arial Narrow" w:hAnsi="Arial Narrow" w:cs="Arial"/>
        </w:rPr>
      </w:pPr>
      <w:r w:rsidRPr="00DF7E82">
        <w:rPr>
          <w:rFonts w:ascii="Arial Narrow" w:hAnsi="Arial Narrow" w:cs="Arial"/>
        </w:rPr>
        <w:t>Dobavitelj se zavezuje naročeno blago dobaviti na sledeče naslednje lokacije:</w:t>
      </w:r>
    </w:p>
    <w:p w14:paraId="7E2ED7A5" w14:textId="77777777" w:rsidR="007156B0" w:rsidRPr="00DF7E82" w:rsidRDefault="007156B0" w:rsidP="006311AA">
      <w:pPr>
        <w:numPr>
          <w:ilvl w:val="0"/>
          <w:numId w:val="22"/>
        </w:numPr>
        <w:tabs>
          <w:tab w:val="num" w:pos="1200"/>
        </w:tabs>
        <w:ind w:firstLine="408"/>
        <w:rPr>
          <w:rFonts w:ascii="Arial Narrow" w:hAnsi="Arial Narrow" w:cs="Arial"/>
        </w:rPr>
      </w:pPr>
      <w:r w:rsidRPr="00DF7E82">
        <w:rPr>
          <w:rFonts w:ascii="Arial Narrow" w:hAnsi="Arial Narrow" w:cs="Arial"/>
        </w:rPr>
        <w:t>Univerzitetni klinični center Ljubljana, Lekarna, Zaloška cesta 7, Ljubljana,</w:t>
      </w:r>
    </w:p>
    <w:p w14:paraId="6613C9D4" w14:textId="77777777" w:rsidR="007156B0" w:rsidRPr="00DF7E82" w:rsidRDefault="007156B0" w:rsidP="006311AA">
      <w:pPr>
        <w:numPr>
          <w:ilvl w:val="0"/>
          <w:numId w:val="22"/>
        </w:numPr>
        <w:tabs>
          <w:tab w:val="num" w:pos="1200"/>
        </w:tabs>
        <w:ind w:left="1200"/>
        <w:rPr>
          <w:rFonts w:ascii="Arial Narrow" w:hAnsi="Arial Narrow" w:cs="Arial"/>
        </w:rPr>
      </w:pPr>
      <w:r w:rsidRPr="00DF7E82">
        <w:rPr>
          <w:rFonts w:ascii="Arial Narrow" w:hAnsi="Arial Narrow" w:cs="Arial"/>
        </w:rPr>
        <w:t>Univerzitetni klinični center Ljubljana, Lekarna Pediatrična klinika, Bohoričeva 20, Ljubljana,</w:t>
      </w:r>
    </w:p>
    <w:p w14:paraId="2032B1A5" w14:textId="77777777" w:rsidR="007156B0" w:rsidRPr="00DF7E82" w:rsidRDefault="007156B0" w:rsidP="006311AA">
      <w:pPr>
        <w:numPr>
          <w:ilvl w:val="0"/>
          <w:numId w:val="22"/>
        </w:numPr>
        <w:tabs>
          <w:tab w:val="num" w:pos="1200"/>
        </w:tabs>
        <w:ind w:left="1200"/>
        <w:rPr>
          <w:rFonts w:ascii="Arial Narrow" w:hAnsi="Arial Narrow" w:cs="Arial"/>
        </w:rPr>
      </w:pPr>
      <w:r w:rsidRPr="00DF7E82">
        <w:rPr>
          <w:rFonts w:ascii="Arial Narrow" w:hAnsi="Arial Narrow" w:cs="Arial"/>
        </w:rPr>
        <w:t>Univerzitetni klinični center Ljubljana, Lekarna Bolnica Petra Držaja, Vodnikova 62, Ljubljana.</w:t>
      </w:r>
    </w:p>
    <w:p w14:paraId="04382AF8" w14:textId="77777777" w:rsidR="00DD71D2" w:rsidRPr="00DF7E82" w:rsidRDefault="00DD71D2" w:rsidP="00DD71D2">
      <w:pPr>
        <w:jc w:val="both"/>
        <w:rPr>
          <w:rFonts w:ascii="Arial Narrow" w:hAnsi="Arial Narrow"/>
        </w:rPr>
      </w:pPr>
    </w:p>
    <w:p w14:paraId="79D531D9" w14:textId="4235BAB3" w:rsidR="00DD71D2" w:rsidRPr="00DF7E82" w:rsidRDefault="00DD71D2" w:rsidP="00DD71D2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Dobavitelj je dolžan v dogovorjenem roku dobaviti celotno količino naročenega blaga. Dokončna dobava nastopi s trenutkom podpisa prevzemnice blaga s strani </w:t>
      </w:r>
      <w:r w:rsidR="00C04FEC">
        <w:rPr>
          <w:rFonts w:ascii="Arial Narrow" w:hAnsi="Arial Narrow"/>
        </w:rPr>
        <w:t>naročnika</w:t>
      </w:r>
      <w:r w:rsidRPr="00DF7E82">
        <w:rPr>
          <w:rFonts w:ascii="Arial Narrow" w:hAnsi="Arial Narrow"/>
        </w:rPr>
        <w:t>.</w:t>
      </w:r>
    </w:p>
    <w:p w14:paraId="02E65629" w14:textId="77777777" w:rsidR="00DD71D2" w:rsidRPr="00DF7E82" w:rsidRDefault="00DD71D2" w:rsidP="00DD71D2">
      <w:pPr>
        <w:jc w:val="both"/>
        <w:rPr>
          <w:rFonts w:ascii="Arial Narrow" w:hAnsi="Arial Narrow"/>
        </w:rPr>
      </w:pPr>
    </w:p>
    <w:p w14:paraId="59840DFA" w14:textId="77777777" w:rsidR="00DD71D2" w:rsidRPr="00DF7E82" w:rsidRDefault="00DD71D2" w:rsidP="00DD71D2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primeru, ko dobavitelj iz upravičenih razlogov ne dobavi blaga ali blaga nima, se dobava opravi po dogovoru z naročnikom.</w:t>
      </w:r>
    </w:p>
    <w:p w14:paraId="28213827" w14:textId="77777777" w:rsidR="003B5911" w:rsidRPr="00DF7E82" w:rsidRDefault="003B5911" w:rsidP="00DD71D2">
      <w:pPr>
        <w:jc w:val="both"/>
        <w:rPr>
          <w:rFonts w:ascii="Arial Narrow" w:hAnsi="Arial Narrow"/>
        </w:rPr>
      </w:pPr>
    </w:p>
    <w:p w14:paraId="702103B6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3D98450B" w14:textId="77777777" w:rsidR="00DD71D2" w:rsidRPr="00DF7E82" w:rsidRDefault="00DD71D2" w:rsidP="00DD71D2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</w:rPr>
      </w:pPr>
    </w:p>
    <w:p w14:paraId="159D8E71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Dobavitelj bo račune za dobavljeno blago izstavljal elektronsko za vsako posamično dobavo posebej, in sicer v osmih (8) delovnih dneh po dobavi blaga.</w:t>
      </w:r>
    </w:p>
    <w:p w14:paraId="586E378D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7560666" w14:textId="7777777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Vsak račun mora vsebovati poleg zakonsko določenih pogojev še:</w:t>
      </w:r>
    </w:p>
    <w:p w14:paraId="5A40394A" w14:textId="77777777" w:rsidR="00DD71D2" w:rsidRPr="00DF7E82" w:rsidRDefault="00DD71D2" w:rsidP="006311AA">
      <w:pPr>
        <w:numPr>
          <w:ilvl w:val="4"/>
          <w:numId w:val="14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oznaka in datum naročila,</w:t>
      </w:r>
    </w:p>
    <w:p w14:paraId="6CE2BB99" w14:textId="77777777" w:rsidR="00DD71D2" w:rsidRPr="00DF7E82" w:rsidRDefault="00DD71D2" w:rsidP="006311AA">
      <w:pPr>
        <w:numPr>
          <w:ilvl w:val="4"/>
          <w:numId w:val="14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specifikacijo dobavljenega blaga,</w:t>
      </w:r>
    </w:p>
    <w:p w14:paraId="5143D61D" w14:textId="1F1F2B91" w:rsidR="00DD71D2" w:rsidRPr="00DF7E82" w:rsidRDefault="00DD71D2" w:rsidP="006311AA">
      <w:pPr>
        <w:numPr>
          <w:ilvl w:val="4"/>
          <w:numId w:val="14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kopijo </w:t>
      </w:r>
      <w:r w:rsidR="002D3646">
        <w:rPr>
          <w:rFonts w:ascii="Arial Narrow" w:hAnsi="Arial Narrow"/>
        </w:rPr>
        <w:t xml:space="preserve">potrjenih </w:t>
      </w:r>
      <w:r w:rsidRPr="00DF7E82">
        <w:rPr>
          <w:rFonts w:ascii="Arial Narrow" w:hAnsi="Arial Narrow"/>
        </w:rPr>
        <w:t>dobavnic,</w:t>
      </w:r>
    </w:p>
    <w:p w14:paraId="327A085A" w14:textId="2248440A" w:rsidR="00DD71D2" w:rsidRDefault="00DD71D2" w:rsidP="006311AA">
      <w:pPr>
        <w:numPr>
          <w:ilvl w:val="4"/>
          <w:numId w:val="14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primeru v primeru, da je dobavitelj (prodajalec) iz druge EU države kot je naročnik, prodajalec izstavi naročniku račun brez obračunanega DDV, naročnik pa nato sam obračuna in odvede DDV v ustreznem odstotku. V tem primeru mora biti na računu oznaka: »DDV ni obračunan – dobava znotraj EU - na osnovi člena 138 DDV EU direktive 2006/1112/EC. Naročnik je odgovoren za plačilo davka, člen 28C E (3) iz EU direktive 77/388/CEE.</w:t>
      </w:r>
    </w:p>
    <w:p w14:paraId="4966F366" w14:textId="0D9459A3" w:rsidR="00A906F4" w:rsidRDefault="00A906F4" w:rsidP="00A906F4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</w:p>
    <w:p w14:paraId="0F3F83EE" w14:textId="77777777" w:rsidR="00A906F4" w:rsidRPr="00DF7E82" w:rsidRDefault="00A906F4" w:rsidP="00A906F4">
      <w:pPr>
        <w:tabs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</w:p>
    <w:p w14:paraId="0DAD8544" w14:textId="31309F5D" w:rsidR="00DD71D2" w:rsidRPr="00DF7E82" w:rsidRDefault="005E580A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lastRenderedPageBreak/>
        <w:t>člen</w:t>
      </w:r>
    </w:p>
    <w:p w14:paraId="014747A3" w14:textId="77777777" w:rsidR="005E580A" w:rsidRPr="00DF7E82" w:rsidRDefault="005E580A" w:rsidP="005E580A">
      <w:pPr>
        <w:tabs>
          <w:tab w:val="left" w:pos="284"/>
        </w:tabs>
        <w:ind w:left="644"/>
        <w:jc w:val="both"/>
        <w:rPr>
          <w:rFonts w:ascii="Arial Narrow" w:hAnsi="Arial Narrow"/>
          <w:b/>
        </w:rPr>
      </w:pPr>
    </w:p>
    <w:p w14:paraId="2268D66B" w14:textId="52894F9B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Rok plačila je </w:t>
      </w:r>
      <w:r w:rsidR="00F041A8">
        <w:rPr>
          <w:rFonts w:ascii="Arial Narrow" w:hAnsi="Arial Narrow"/>
        </w:rPr>
        <w:t xml:space="preserve">trideset </w:t>
      </w:r>
      <w:r w:rsidRPr="00DF7E82">
        <w:rPr>
          <w:rFonts w:ascii="Arial Narrow" w:hAnsi="Arial Narrow"/>
        </w:rPr>
        <w:t>(</w:t>
      </w:r>
      <w:r w:rsidR="00A906F4">
        <w:rPr>
          <w:rFonts w:ascii="Arial Narrow" w:hAnsi="Arial Narrow"/>
        </w:rPr>
        <w:t>30</w:t>
      </w:r>
      <w:r w:rsidRPr="00DF7E82">
        <w:rPr>
          <w:rFonts w:ascii="Arial Narrow" w:hAnsi="Arial Narrow"/>
        </w:rPr>
        <w:t>) dni od dneva prejema pravilno izstavljenega računa oziroma v roku, določenem z vsakokrat veljavno zakonodajo.</w:t>
      </w:r>
    </w:p>
    <w:p w14:paraId="2AF68A88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4F2D5E12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V primeru zamude plačila  lahko dobavitelj zahteva plačilo zamudnih obresti v skladu z Obligacijskim zakonikom. </w:t>
      </w:r>
    </w:p>
    <w:p w14:paraId="1A7EAA23" w14:textId="77777777" w:rsidR="005E580A" w:rsidRPr="00DF7E82" w:rsidRDefault="005E580A" w:rsidP="005E580A">
      <w:pPr>
        <w:pStyle w:val="Naslovpoiljatelja"/>
        <w:jc w:val="both"/>
        <w:rPr>
          <w:rFonts w:ascii="Arial Narrow" w:hAnsi="Arial Narrow" w:cs="Times New Roman"/>
        </w:rPr>
      </w:pPr>
    </w:p>
    <w:p w14:paraId="0851D324" w14:textId="3C63B04C" w:rsidR="005E580A" w:rsidRPr="00DF7E82" w:rsidRDefault="005E580A" w:rsidP="005E580A">
      <w:pPr>
        <w:pStyle w:val="Naslovpoiljatelja"/>
        <w:jc w:val="both"/>
        <w:rPr>
          <w:rFonts w:ascii="Arial Narrow" w:hAnsi="Arial Narrow" w:cs="Times New Roman"/>
        </w:rPr>
      </w:pPr>
      <w:r w:rsidRPr="00DF7E82">
        <w:rPr>
          <w:rFonts w:ascii="Arial Narrow" w:hAnsi="Arial Narrow" w:cs="Times New Roman"/>
        </w:rPr>
        <w:t>Naročnik bo vsa plačila nakazal na transakcijski račun dobavitelja št.: _</w:t>
      </w:r>
      <w:r w:rsidR="005F3C42" w:rsidRPr="00DF7E82">
        <w:rPr>
          <w:rFonts w:ascii="Arial Narrow" w:hAnsi="Arial Narrow" w:cs="Times New Roman"/>
        </w:rPr>
        <w:t>__________</w:t>
      </w:r>
      <w:r w:rsidRPr="00DF7E82">
        <w:rPr>
          <w:rFonts w:ascii="Arial Narrow" w:hAnsi="Arial Narrow" w:cs="Times New Roman"/>
        </w:rPr>
        <w:t xml:space="preserve">____________ pri </w:t>
      </w:r>
      <w:r w:rsidR="005F3C42" w:rsidRPr="00DF7E82">
        <w:rPr>
          <w:rFonts w:ascii="Arial Narrow" w:hAnsi="Arial Narrow" w:cs="Times New Roman"/>
        </w:rPr>
        <w:t xml:space="preserve">banki </w:t>
      </w:r>
      <w:r w:rsidRPr="00DF7E82">
        <w:rPr>
          <w:rFonts w:ascii="Arial Narrow" w:hAnsi="Arial Narrow" w:cs="Times New Roman"/>
        </w:rPr>
        <w:t>_____________</w:t>
      </w:r>
      <w:r w:rsidR="005F3C42" w:rsidRPr="00DF7E82">
        <w:rPr>
          <w:rFonts w:ascii="Arial Narrow" w:hAnsi="Arial Narrow" w:cs="Times New Roman"/>
        </w:rPr>
        <w:t>____</w:t>
      </w:r>
      <w:r w:rsidRPr="00DF7E82">
        <w:rPr>
          <w:rFonts w:ascii="Arial Narrow" w:hAnsi="Arial Narrow" w:cs="Times New Roman"/>
        </w:rPr>
        <w:t>_.</w:t>
      </w:r>
    </w:p>
    <w:p w14:paraId="684E8B68" w14:textId="2DA84973" w:rsidR="005F3C42" w:rsidRDefault="005F3C42" w:rsidP="005E580A">
      <w:pPr>
        <w:rPr>
          <w:rFonts w:ascii="Arial Narrow" w:hAnsi="Arial Narrow"/>
          <w:b/>
          <w:sz w:val="22"/>
          <w:szCs w:val="22"/>
          <w:u w:val="single"/>
          <w:lang w:eastAsia="en-US"/>
        </w:rPr>
      </w:pPr>
    </w:p>
    <w:p w14:paraId="2C167F45" w14:textId="77777777" w:rsidR="009A6B19" w:rsidRPr="00A906F4" w:rsidRDefault="009A6B19" w:rsidP="005E580A">
      <w:pPr>
        <w:rPr>
          <w:rFonts w:ascii="Arial Narrow" w:hAnsi="Arial Narrow"/>
          <w:b/>
          <w:u w:val="single"/>
          <w:lang w:eastAsia="en-US"/>
        </w:rPr>
      </w:pPr>
    </w:p>
    <w:p w14:paraId="192A3B9D" w14:textId="77777777" w:rsidR="001A3B26" w:rsidRPr="00F60D97" w:rsidRDefault="001A3B26" w:rsidP="001A3B26">
      <w:pPr>
        <w:jc w:val="center"/>
        <w:rPr>
          <w:rFonts w:ascii="Arial Narrow" w:hAnsi="Arial Narrow"/>
          <w:b/>
          <w:color w:val="00B050"/>
          <w:u w:val="single"/>
        </w:rPr>
      </w:pPr>
      <w:bookmarkStart w:id="0" w:name="_Hlk112930050"/>
      <w:r w:rsidRPr="00F60D97">
        <w:rPr>
          <w:rFonts w:ascii="Arial Narrow" w:hAnsi="Arial Narrow"/>
          <w:b/>
          <w:color w:val="00B050"/>
          <w:u w:val="single"/>
        </w:rPr>
        <w:t>V KOLIKOR DOBAVITELJ NE NASTOPA S PODIZVAJALCI</w:t>
      </w:r>
      <w:r>
        <w:rPr>
          <w:rFonts w:ascii="Arial Narrow" w:hAnsi="Arial Narrow"/>
          <w:b/>
          <w:color w:val="00B050"/>
          <w:u w:val="single"/>
        </w:rPr>
        <w:t>,</w:t>
      </w:r>
      <w:r w:rsidRPr="00F60D97">
        <w:rPr>
          <w:rFonts w:ascii="Arial Narrow" w:hAnsi="Arial Narrow"/>
          <w:b/>
          <w:color w:val="00B050"/>
          <w:u w:val="single"/>
        </w:rPr>
        <w:t xml:space="preserve"> SE SPODNJE DOLOČBE IZBRIŠEJO IZ POGODBE!</w:t>
      </w:r>
    </w:p>
    <w:p w14:paraId="00468D53" w14:textId="77777777" w:rsidR="009A6B19" w:rsidRPr="00DF7E82" w:rsidRDefault="009A6B19" w:rsidP="005E580A">
      <w:pPr>
        <w:rPr>
          <w:rFonts w:ascii="Arial Narrow" w:hAnsi="Arial Narrow"/>
          <w:b/>
          <w:sz w:val="22"/>
          <w:szCs w:val="22"/>
          <w:u w:val="single"/>
          <w:lang w:eastAsia="en-US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9923"/>
      </w:tblGrid>
      <w:tr w:rsidR="005F3C42" w:rsidRPr="00DF7E82" w14:paraId="680B0A10" w14:textId="77777777" w:rsidTr="005F3C42">
        <w:tc>
          <w:tcPr>
            <w:tcW w:w="9923" w:type="dxa"/>
          </w:tcPr>
          <w:p w14:paraId="489E92AC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  <w:lang w:eastAsia="en-US" w:bidi="en-US"/>
              </w:rPr>
            </w:pPr>
            <w:r w:rsidRPr="00A906F4">
              <w:rPr>
                <w:rFonts w:ascii="Arial Narrow" w:hAnsi="Arial Narrow" w:cs="Arial"/>
                <w:lang w:eastAsia="en-US" w:bidi="en-US"/>
              </w:rPr>
              <w:t>Dobavitelj s podpisom te pogodbe (za vse tiste podizvajalce, ki od naročnika zahtevajo neposredno plačilo), pooblašča naročnika, da na podlagi potrjenega računa oziroma situacije s strani dobavitelja neposredno plačuje podizvajalcu/</w:t>
            </w:r>
            <w:proofErr w:type="spellStart"/>
            <w:r w:rsidRPr="00A906F4">
              <w:rPr>
                <w:rFonts w:ascii="Arial Narrow" w:hAnsi="Arial Narrow" w:cs="Arial"/>
                <w:lang w:eastAsia="en-US" w:bidi="en-US"/>
              </w:rPr>
              <w:t>em</w:t>
            </w:r>
            <w:proofErr w:type="spellEnd"/>
            <w:r w:rsidRPr="00A906F4">
              <w:rPr>
                <w:rFonts w:ascii="Arial Narrow" w:hAnsi="Arial Narrow" w:cs="Arial"/>
                <w:lang w:eastAsia="en-US" w:bidi="en-US"/>
              </w:rPr>
              <w:t xml:space="preserve"> in prilaga soglasje podizvajalca/</w:t>
            </w:r>
            <w:proofErr w:type="spellStart"/>
            <w:r w:rsidRPr="00A906F4">
              <w:rPr>
                <w:rFonts w:ascii="Arial Narrow" w:hAnsi="Arial Narrow" w:cs="Arial"/>
                <w:lang w:eastAsia="en-US" w:bidi="en-US"/>
              </w:rPr>
              <w:t>ev</w:t>
            </w:r>
            <w:proofErr w:type="spellEnd"/>
            <w:r w:rsidRPr="00A906F4">
              <w:rPr>
                <w:rFonts w:ascii="Arial Narrow" w:hAnsi="Arial Narrow" w:cs="Arial"/>
                <w:lang w:eastAsia="en-US" w:bidi="en-US"/>
              </w:rPr>
              <w:t>, na podlagi katerega/ih naročnik namesto dobavitelja poravna podizvajalčevo terjatev do dobavitelja</w:t>
            </w:r>
            <w:r w:rsidRPr="00DF7E82">
              <w:rPr>
                <w:rFonts w:ascii="Arial Narrow" w:hAnsi="Arial Narrow" w:cs="Arial"/>
                <w:sz w:val="22"/>
                <w:szCs w:val="22"/>
                <w:lang w:eastAsia="en-US" w:bidi="en-US"/>
              </w:rPr>
              <w:t xml:space="preserve">. </w:t>
            </w:r>
          </w:p>
          <w:p w14:paraId="066DBA96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 w:cs="Arial"/>
                <w:lang w:eastAsia="en-US" w:bidi="en-US"/>
              </w:rPr>
            </w:pPr>
          </w:p>
          <w:p w14:paraId="3A9BC7C3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>V primeru, da je podizvajalec zahteval neposredno plačilo, sta zahteva in soglasje podizvajalca za neposredno plačilo sestavni del te pogodbe.</w:t>
            </w:r>
          </w:p>
          <w:p w14:paraId="054B5152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357B6339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 xml:space="preserve"> Podatki o podizvajalcih:</w:t>
            </w:r>
          </w:p>
          <w:p w14:paraId="599A5088" w14:textId="77777777" w:rsidR="005E580A" w:rsidRPr="00DF7E82" w:rsidRDefault="005E580A" w:rsidP="006623FD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10104E8C" w14:textId="77777777" w:rsidR="005E580A" w:rsidRPr="00DF7E82" w:rsidRDefault="005E580A" w:rsidP="006311AA">
            <w:pPr>
              <w:numPr>
                <w:ilvl w:val="0"/>
                <w:numId w:val="34"/>
              </w:numPr>
              <w:tabs>
                <w:tab w:val="clear" w:pos="284"/>
                <w:tab w:val="num" w:pos="992"/>
              </w:tabs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 xml:space="preserve">podatki o podizvajalcu (naziv, polni naslov, matična številka, davčna številka in transakcijski račun ter kontaktni podatki) </w:t>
            </w:r>
          </w:p>
          <w:p w14:paraId="5CA1FBDE" w14:textId="77777777" w:rsidR="005E580A" w:rsidRPr="00DF7E82" w:rsidRDefault="005E580A" w:rsidP="006623FD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4D485787" w14:textId="4303D3C0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e-naslov……………………….</w:t>
            </w:r>
          </w:p>
          <w:p w14:paraId="6B52B4C0" w14:textId="77777777" w:rsidR="005E580A" w:rsidRPr="00DF7E82" w:rsidRDefault="005E580A" w:rsidP="006623FD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5EED1A5E" w14:textId="77777777" w:rsidR="005E580A" w:rsidRPr="00DF7E82" w:rsidRDefault="005E580A" w:rsidP="006623FD">
            <w:pPr>
              <w:spacing w:line="276" w:lineRule="auto"/>
              <w:ind w:left="708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 xml:space="preserve">2. predmet, količina, vrednost, kraj in rok izvedbe teh del: </w:t>
            </w:r>
          </w:p>
          <w:p w14:paraId="49196249" w14:textId="77777777" w:rsidR="005E580A" w:rsidRPr="00DF7E82" w:rsidRDefault="005E580A" w:rsidP="006623FD">
            <w:pPr>
              <w:spacing w:line="276" w:lineRule="auto"/>
              <w:ind w:left="992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6DDC7810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>Podizvajalec …………………………….… bo opravil naslednje dobave in storitve v zvezi s sklenjeno pogodbo: …………………………………………………………….. .</w:t>
            </w:r>
          </w:p>
          <w:p w14:paraId="3DF6ED15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44F20E6D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 xml:space="preserve">V primeru nastopa s podizvajalci mora dobavitelj svojemu računu oziroma situaciji obvezno priložiti račune oziroma situacije svojih podizvajalcev, ki jih je predhodno potrdil. </w:t>
            </w:r>
          </w:p>
          <w:p w14:paraId="15205699" w14:textId="77777777" w:rsidR="005E580A" w:rsidRPr="00DF7E82" w:rsidRDefault="005E580A" w:rsidP="006623F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14A6EDBF" w14:textId="77777777" w:rsidR="005E580A" w:rsidRPr="00DF7E82" w:rsidRDefault="005E580A" w:rsidP="006623F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 xml:space="preserve">Če se po sklenitvi pogodbe zamenja podizvajalec ali če dobavitelj sklene pogodbo z novim podizvajalcem ali če pride do morebitnih sprememb informacij iz 2. odstavka 94. člena ZJN-3, mora dobavitelj   naročniku v 5 dneh po spremembi predložiti: </w:t>
            </w:r>
          </w:p>
          <w:p w14:paraId="62FB7AC5" w14:textId="77777777" w:rsidR="005E580A" w:rsidRPr="00DF7E82" w:rsidRDefault="005E580A" w:rsidP="006623FD">
            <w:pPr>
              <w:tabs>
                <w:tab w:val="left" w:pos="709"/>
              </w:tabs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64A1D538" w14:textId="77777777" w:rsidR="005E580A" w:rsidRPr="00DF7E82" w:rsidRDefault="005E580A" w:rsidP="006311AA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>obvestilo oz. vse dokumente skladno z določbo 3. odstavka 94. člena ZJN-3,</w:t>
            </w:r>
          </w:p>
          <w:p w14:paraId="2F7DB6A3" w14:textId="77777777" w:rsidR="005E580A" w:rsidRPr="00DF7E82" w:rsidRDefault="005E580A" w:rsidP="006311AA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 xml:space="preserve">pooblastilo za plačilo opravljenih in prevzetih del oziroma dobav neposredno novemu podizvajalcu (v primeru da novi podizvajalec zahteva neposredno plačilo), </w:t>
            </w:r>
          </w:p>
          <w:p w14:paraId="04D45745" w14:textId="77777777" w:rsidR="005E580A" w:rsidRPr="00DF7E82" w:rsidRDefault="005E580A" w:rsidP="006311AA">
            <w:pPr>
              <w:numPr>
                <w:ilvl w:val="0"/>
                <w:numId w:val="35"/>
              </w:num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lastRenderedPageBreak/>
              <w:t>zahtevo in soglasje novega podizvajalca k neposrednemu plačilu (v primeru, da novi podizvajalec zahteva neposredno plačilo).</w:t>
            </w:r>
          </w:p>
          <w:p w14:paraId="6124B38D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</w:p>
          <w:p w14:paraId="58091EFC" w14:textId="77777777" w:rsidR="005E580A" w:rsidRPr="00DF7E82" w:rsidRDefault="005E580A" w:rsidP="006623FD">
            <w:pPr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>Novi podizvajalec mora v takem primeru izpolnjevati vse zahtevane pogoje, ki se nanašajo na podizvajalce v razpisni dokumentaciji oziroma ZJN-3, oziroma pogoje, ki jih je izpolnjeval prvotni podizvajalec. Dobavitelj mora naročniku pred zamenjavo podizvajalca posredovati vso zahtevano dokumentacijo, ki se nanaša na izpolnjevanje pogojev za novega podizvajalca.</w:t>
            </w:r>
          </w:p>
          <w:p w14:paraId="70F67F90" w14:textId="04DF3536" w:rsidR="005E580A" w:rsidRPr="00DF7E82" w:rsidRDefault="005E580A" w:rsidP="006623FD">
            <w:pPr>
              <w:pStyle w:val="Navadensplet"/>
              <w:spacing w:line="276" w:lineRule="auto"/>
              <w:jc w:val="both"/>
              <w:rPr>
                <w:rFonts w:ascii="Arial Narrow" w:hAnsi="Arial Narrow"/>
                <w:lang w:eastAsia="en-US" w:bidi="en-US"/>
              </w:rPr>
            </w:pPr>
            <w:r w:rsidRPr="00DF7E82">
              <w:rPr>
                <w:rFonts w:ascii="Arial Narrow" w:hAnsi="Arial Narrow"/>
                <w:lang w:eastAsia="en-US" w:bidi="en-US"/>
              </w:rPr>
              <w:t>V primeru</w:t>
            </w:r>
            <w:r w:rsidR="00D977D8">
              <w:rPr>
                <w:rFonts w:ascii="Arial Narrow" w:hAnsi="Arial Narrow"/>
                <w:lang w:eastAsia="en-US" w:bidi="en-US"/>
              </w:rPr>
              <w:t>,</w:t>
            </w:r>
            <w:r w:rsidRPr="00DF7E82">
              <w:rPr>
                <w:rFonts w:ascii="Arial Narrow" w:hAnsi="Arial Narrow"/>
                <w:lang w:eastAsia="en-US" w:bidi="en-US"/>
              </w:rPr>
              <w:t xml:space="preserve"> da </w:t>
            </w:r>
            <w:r w:rsidR="00D977D8">
              <w:rPr>
                <w:rFonts w:ascii="Arial Narrow" w:hAnsi="Arial Narrow"/>
                <w:lang w:eastAsia="en-US" w:bidi="en-US"/>
              </w:rPr>
              <w:t xml:space="preserve">dobavitelj </w:t>
            </w:r>
            <w:r w:rsidRPr="00DF7E82">
              <w:rPr>
                <w:rFonts w:ascii="Arial Narrow" w:hAnsi="Arial Narrow"/>
                <w:lang w:eastAsia="en-US" w:bidi="en-US"/>
              </w:rPr>
              <w:t xml:space="preserve"> ne predloži zahtevane dokumentacije pred zamenjavo podizvajalca, podizvajalca ne more zamenjati, sicer bo naročnik odstopil od pogodbe in/ali unovčil zavarovanje za dobro izvedbo pogodbenih obveznosti.</w:t>
            </w:r>
          </w:p>
          <w:p w14:paraId="0437B442" w14:textId="0208FE89" w:rsidR="005E580A" w:rsidRPr="00DF7E82" w:rsidRDefault="005E580A" w:rsidP="005E580A">
            <w:pPr>
              <w:pStyle w:val="Default"/>
              <w:spacing w:line="276" w:lineRule="auto"/>
              <w:jc w:val="both"/>
              <w:rPr>
                <w:rFonts w:ascii="Arial Narrow" w:hAnsi="Arial Narrow"/>
                <w:color w:val="auto"/>
                <w:lang w:bidi="en-US"/>
              </w:rPr>
            </w:pPr>
            <w:r w:rsidRPr="00DF7E82">
              <w:rPr>
                <w:rFonts w:ascii="Arial Narrow" w:hAnsi="Arial Narrow"/>
                <w:color w:val="auto"/>
                <w:lang w:bidi="en-US"/>
              </w:rPr>
              <w:t xml:space="preserve">Zamenjavo podizvajalca pogodbeni stranki uredita z dodatkom k tej pogodbi. V razmerju do naročnika </w:t>
            </w:r>
            <w:r w:rsidR="00D977D8">
              <w:rPr>
                <w:rFonts w:ascii="Arial Narrow" w:hAnsi="Arial Narrow"/>
                <w:color w:val="auto"/>
                <w:lang w:bidi="en-US"/>
              </w:rPr>
              <w:t xml:space="preserve">dobavitelj </w:t>
            </w:r>
            <w:r w:rsidRPr="00DF7E82">
              <w:rPr>
                <w:rFonts w:ascii="Arial Narrow" w:hAnsi="Arial Narrow"/>
                <w:color w:val="auto"/>
                <w:lang w:bidi="en-US"/>
              </w:rPr>
              <w:t xml:space="preserve"> v celoti odgovarja za izvedbo del, ki so predmet te pogodbe.</w:t>
            </w:r>
          </w:p>
        </w:tc>
      </w:tr>
      <w:bookmarkEnd w:id="0"/>
    </w:tbl>
    <w:p w14:paraId="703F2248" w14:textId="77777777" w:rsidR="00DD71D2" w:rsidRPr="00DF7E82" w:rsidRDefault="00DD71D2" w:rsidP="00DD71D2">
      <w:pPr>
        <w:pStyle w:val="Telobesedila"/>
        <w:rPr>
          <w:rFonts w:ascii="Arial Narrow" w:hAnsi="Arial Narrow"/>
        </w:rPr>
      </w:pPr>
    </w:p>
    <w:p w14:paraId="41130A95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1289DBA9" w14:textId="77777777" w:rsidR="00DD71D2" w:rsidRPr="003A6973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34230888" w14:textId="77777777" w:rsidR="00EB1197" w:rsidRPr="003A6973" w:rsidRDefault="00EB1197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C142C68" w14:textId="77777777" w:rsidR="00EB1197" w:rsidRPr="003A6973" w:rsidRDefault="00EB1197" w:rsidP="00EB119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bookmarkStart w:id="1" w:name="_Hlk112930242"/>
      <w:r w:rsidRPr="003A6973">
        <w:rPr>
          <w:rFonts w:ascii="Arial Narrow" w:hAnsi="Arial Narrow"/>
        </w:rPr>
        <w:t>Dobavitelj se zavezuje:</w:t>
      </w:r>
    </w:p>
    <w:p w14:paraId="1CF85BE3" w14:textId="1C7D3037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  <w:lang w:val="x-none" w:eastAsia="x-none"/>
        </w:rPr>
      </w:pPr>
      <w:r w:rsidRPr="003A6973">
        <w:rPr>
          <w:rFonts w:ascii="Arial Narrow" w:hAnsi="Arial Narrow" w:cs="Arial"/>
          <w:lang w:eastAsia="x-none"/>
        </w:rPr>
        <w:t>dostaviti</w:t>
      </w:r>
      <w:r w:rsidRPr="003A6973">
        <w:rPr>
          <w:rFonts w:ascii="Arial Narrow" w:hAnsi="Arial Narrow" w:cs="Arial"/>
          <w:lang w:val="x-none" w:eastAsia="x-none"/>
        </w:rPr>
        <w:t xml:space="preserve"> blago</w:t>
      </w:r>
      <w:r w:rsidR="00DF1B83" w:rsidRPr="003A6973">
        <w:rPr>
          <w:rFonts w:ascii="Arial Narrow" w:hAnsi="Arial Narrow" w:cs="Arial"/>
          <w:lang w:eastAsia="x-none"/>
        </w:rPr>
        <w:t>/zdravilo</w:t>
      </w:r>
      <w:r w:rsidRPr="003A6973">
        <w:rPr>
          <w:rFonts w:ascii="Arial Narrow" w:hAnsi="Arial Narrow" w:cs="Arial"/>
          <w:lang w:val="x-none" w:eastAsia="x-none"/>
        </w:rPr>
        <w:t>, ki popolnoma ustreza vsem opisom, karakteristikam in specifikacijam, ki so bili dani v okviru razpisne in ponudbene dokumentacije;</w:t>
      </w:r>
    </w:p>
    <w:p w14:paraId="7EE9DF97" w14:textId="27F53623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  <w:lang w:val="x-none" w:eastAsia="x-none"/>
        </w:rPr>
      </w:pPr>
      <w:r w:rsidRPr="003A6973">
        <w:rPr>
          <w:rFonts w:ascii="Arial Narrow" w:hAnsi="Arial Narrow" w:cs="Arial"/>
          <w:lang w:val="x-none" w:eastAsia="x-none"/>
        </w:rPr>
        <w:t>da bo izvedel vse svoje pogodbene obveznosti do naročnika po pravilih stroke in v dogovorjenih rokih</w:t>
      </w:r>
      <w:r w:rsidR="004D4E13" w:rsidRPr="003A6973">
        <w:rPr>
          <w:rFonts w:ascii="Arial Narrow" w:hAnsi="Arial Narrow" w:cs="Arial"/>
          <w:lang w:eastAsia="x-none"/>
        </w:rPr>
        <w:t xml:space="preserve"> ter v skladu s skrbnostjo dobrega strokovnjaka</w:t>
      </w:r>
      <w:r w:rsidRPr="003A6973">
        <w:rPr>
          <w:rFonts w:ascii="Arial Narrow" w:hAnsi="Arial Narrow" w:cs="Arial"/>
          <w:lang w:val="x-none" w:eastAsia="x-none"/>
        </w:rPr>
        <w:t xml:space="preserve">; </w:t>
      </w:r>
    </w:p>
    <w:p w14:paraId="6D3392AC" w14:textId="4082BC1D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  <w:lang w:val="x-none" w:eastAsia="x-none"/>
        </w:rPr>
      </w:pPr>
      <w:r w:rsidRPr="003A6973">
        <w:rPr>
          <w:rFonts w:ascii="Arial Narrow" w:hAnsi="Arial Narrow" w:cs="Arial"/>
          <w:lang w:val="x-none" w:eastAsia="x-none"/>
        </w:rPr>
        <w:t>zagotovil da dobavljeno blago nima pravnih napa</w:t>
      </w:r>
      <w:r w:rsidR="00F442EC" w:rsidRPr="003A6973">
        <w:rPr>
          <w:rFonts w:ascii="Arial Narrow" w:hAnsi="Arial Narrow" w:cs="Arial"/>
          <w:lang w:eastAsia="x-none"/>
        </w:rPr>
        <w:t>k</w:t>
      </w:r>
      <w:r w:rsidR="004D4E13" w:rsidRPr="003A6973">
        <w:rPr>
          <w:rFonts w:ascii="Arial Narrow" w:hAnsi="Arial Narrow" w:cs="Arial"/>
          <w:lang w:eastAsia="x-none"/>
        </w:rPr>
        <w:t xml:space="preserve"> in stvarnih napak</w:t>
      </w:r>
      <w:r w:rsidRPr="003A6973">
        <w:rPr>
          <w:rFonts w:ascii="Arial Narrow" w:hAnsi="Arial Narrow" w:cs="Arial"/>
          <w:lang w:val="x-none" w:eastAsia="x-none"/>
        </w:rPr>
        <w:t>;</w:t>
      </w:r>
    </w:p>
    <w:p w14:paraId="6E8EC332" w14:textId="77777777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  <w:lang w:val="x-none" w:eastAsia="x-none"/>
        </w:rPr>
      </w:pPr>
      <w:r w:rsidRPr="003A6973">
        <w:rPr>
          <w:rFonts w:ascii="Arial Narrow" w:hAnsi="Arial Narrow" w:cs="Arial"/>
          <w:lang w:eastAsia="x-none"/>
        </w:rPr>
        <w:t>da bodo zdravila pakirana v skladu z veljavnimi zakonskimi predpisi v Republiki Sloveniji,</w:t>
      </w:r>
    </w:p>
    <w:p w14:paraId="75E358F6" w14:textId="0D5A7DC0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  <w:lang w:val="x-none" w:eastAsia="x-none"/>
        </w:rPr>
      </w:pPr>
      <w:r w:rsidRPr="003A6973">
        <w:rPr>
          <w:rFonts w:ascii="Arial Narrow" w:hAnsi="Arial Narrow" w:cs="Arial"/>
          <w:lang w:val="x-none" w:eastAsia="x-none"/>
        </w:rPr>
        <w:t>da bo</w:t>
      </w:r>
      <w:r w:rsidR="004D4E13" w:rsidRPr="003A6973">
        <w:rPr>
          <w:rFonts w:ascii="Arial Narrow" w:hAnsi="Arial Narrow" w:cs="Arial"/>
          <w:lang w:eastAsia="x-none"/>
        </w:rPr>
        <w:t xml:space="preserve"> naročniku povrnil vse morebitne </w:t>
      </w:r>
      <w:r w:rsidRPr="003A6973">
        <w:rPr>
          <w:rFonts w:ascii="Arial Narrow" w:hAnsi="Arial Narrow" w:cs="Arial"/>
          <w:lang w:val="x-none" w:eastAsia="x-none"/>
        </w:rPr>
        <w:t>stroške</w:t>
      </w:r>
      <w:r w:rsidR="004D4E13" w:rsidRPr="003A6973">
        <w:rPr>
          <w:rFonts w:ascii="Arial Narrow" w:hAnsi="Arial Narrow" w:cs="Arial"/>
          <w:lang w:eastAsia="x-none"/>
        </w:rPr>
        <w:t xml:space="preserve"> in škodo</w:t>
      </w:r>
      <w:r w:rsidRPr="003A6973">
        <w:rPr>
          <w:rFonts w:ascii="Arial Narrow" w:hAnsi="Arial Narrow" w:cs="Arial"/>
          <w:lang w:val="x-none" w:eastAsia="x-none"/>
        </w:rPr>
        <w:t>, ki bi nastali zaradi odpoklica blaga zaradi napake, storjene s strani ponudnika oziroma proizvajalca;</w:t>
      </w:r>
    </w:p>
    <w:p w14:paraId="2DD8C2B0" w14:textId="6396E4FF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</w:rPr>
      </w:pPr>
      <w:r w:rsidRPr="003A6973">
        <w:rPr>
          <w:rFonts w:ascii="Arial Narrow" w:hAnsi="Arial Narrow" w:cs="Arial"/>
        </w:rPr>
        <w:t>nemudoma obvestiti naročnika o nastanku vzrokov, ki bi preprečevali izpolnitev dogovorjenih obveznosti;</w:t>
      </w:r>
    </w:p>
    <w:p w14:paraId="6FB1B460" w14:textId="6D0776B3" w:rsidR="00EB1197" w:rsidRPr="003A6973" w:rsidRDefault="00EB1197" w:rsidP="00A906F4">
      <w:pPr>
        <w:pStyle w:val="Odstavekseznama"/>
        <w:numPr>
          <w:ilvl w:val="0"/>
          <w:numId w:val="42"/>
        </w:numPr>
        <w:ind w:left="567"/>
        <w:jc w:val="both"/>
        <w:rPr>
          <w:rFonts w:ascii="Arial Narrow" w:hAnsi="Arial Narrow" w:cs="Arial"/>
          <w:lang w:eastAsia="x-none"/>
        </w:rPr>
      </w:pPr>
      <w:r w:rsidRPr="003A6973">
        <w:rPr>
          <w:rFonts w:ascii="Arial Narrow" w:hAnsi="Arial Narrow" w:cs="Arial"/>
        </w:rPr>
        <w:t xml:space="preserve">da bo </w:t>
      </w:r>
      <w:r w:rsidRPr="003A6973">
        <w:rPr>
          <w:rFonts w:ascii="Arial Narrow" w:hAnsi="Arial Narrow"/>
          <w:lang w:eastAsia="x-none"/>
        </w:rPr>
        <w:t>zdravilo</w:t>
      </w:r>
      <w:r w:rsidRPr="003A6973">
        <w:rPr>
          <w:rFonts w:ascii="Arial Narrow" w:hAnsi="Arial Narrow"/>
          <w:lang w:val="x-none" w:eastAsia="x-none"/>
        </w:rPr>
        <w:t xml:space="preserve">, ki </w:t>
      </w:r>
      <w:r w:rsidRPr="003A6973">
        <w:rPr>
          <w:rFonts w:ascii="Arial Narrow" w:hAnsi="Arial Narrow"/>
          <w:lang w:eastAsia="x-none"/>
        </w:rPr>
        <w:t>je predmet pogodbe</w:t>
      </w:r>
      <w:r w:rsidRPr="003A6973">
        <w:rPr>
          <w:rFonts w:ascii="Arial Narrow" w:hAnsi="Arial Narrow"/>
          <w:lang w:val="x-none" w:eastAsia="x-none"/>
        </w:rPr>
        <w:t>, na trgu R</w:t>
      </w:r>
      <w:r w:rsidR="004D4E13" w:rsidRPr="003A6973">
        <w:rPr>
          <w:rFonts w:ascii="Arial Narrow" w:hAnsi="Arial Narrow"/>
          <w:lang w:eastAsia="x-none"/>
        </w:rPr>
        <w:t xml:space="preserve">epublike </w:t>
      </w:r>
      <w:r w:rsidRPr="003A6973">
        <w:rPr>
          <w:rFonts w:ascii="Arial Narrow" w:hAnsi="Arial Narrow"/>
          <w:lang w:val="x-none" w:eastAsia="x-none"/>
        </w:rPr>
        <w:t>S</w:t>
      </w:r>
      <w:r w:rsidR="004D4E13" w:rsidRPr="003A6973">
        <w:rPr>
          <w:rFonts w:ascii="Arial Narrow" w:hAnsi="Arial Narrow"/>
          <w:lang w:eastAsia="x-none"/>
        </w:rPr>
        <w:t>lovenije</w:t>
      </w:r>
      <w:r w:rsidRPr="003A6973">
        <w:rPr>
          <w:rFonts w:ascii="Arial Narrow" w:hAnsi="Arial Narrow"/>
          <w:lang w:eastAsia="x-none"/>
        </w:rPr>
        <w:t xml:space="preserve">  prisotno ves čas trajanja pogodbe, razen iz razlogov, na katere ponudnik nima vpliva</w:t>
      </w:r>
      <w:r w:rsidR="00C61472" w:rsidRPr="003A6973">
        <w:rPr>
          <w:rFonts w:ascii="Arial Narrow" w:hAnsi="Arial Narrow" w:cs="Arial"/>
          <w:lang w:eastAsia="x-none"/>
        </w:rPr>
        <w:t xml:space="preserve"> in njihovega nastanka in učinkov tudi ne more preprečiti;</w:t>
      </w:r>
    </w:p>
    <w:p w14:paraId="0F61A9EF" w14:textId="77777777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</w:rPr>
      </w:pPr>
      <w:r w:rsidRPr="003A6973">
        <w:rPr>
          <w:rFonts w:ascii="Arial Narrow" w:eastAsia="Calibri" w:hAnsi="Arial Narrow"/>
          <w:lang w:eastAsia="x-none"/>
        </w:rPr>
        <w:t>v primeru začasnega ali stalnega prenehanja opravljanja prometa z zdravilom ali motnjah v preskrbi z zdravilom mora ponudnik naročnika obvestiti pisno, in sicer takoj od pridobitve informacije o začasnem ali stalnem prenehanju opravljanja prometa z zdravilom ali motnjah v preskrbi z zdravilom. Izbrani ponudnik bo nosil vse stroške (razliko v ceni), ki bi nastali zaradi ne dobave dogovorjenega blaga naročniku in ki bi naročnika prisilili h kritnemu nakupu blaga pri drugem ponudniku z višjo ceno, razen v primeru višje sile;</w:t>
      </w:r>
    </w:p>
    <w:p w14:paraId="30C0EE65" w14:textId="5261A83D" w:rsidR="00EB1197" w:rsidRPr="003A6973" w:rsidRDefault="00EB1197" w:rsidP="006311AA">
      <w:pPr>
        <w:numPr>
          <w:ilvl w:val="0"/>
          <w:numId w:val="16"/>
        </w:numPr>
        <w:jc w:val="both"/>
        <w:rPr>
          <w:rFonts w:ascii="Arial Narrow" w:hAnsi="Arial Narrow" w:cs="Arial"/>
        </w:rPr>
      </w:pPr>
      <w:r w:rsidRPr="003A6973">
        <w:rPr>
          <w:rFonts w:ascii="Arial Narrow" w:eastAsia="Calibri" w:hAnsi="Arial Narrow" w:cs="Arial"/>
          <w:lang w:eastAsia="en-US"/>
        </w:rPr>
        <w:t>vsaka zavrnitev naročila ali odstopanje od dogovorjenega načina ali obsega izvedbe pogodbenih obveznosti</w:t>
      </w:r>
      <w:r w:rsidR="00AE051D" w:rsidRPr="003A6973">
        <w:rPr>
          <w:rFonts w:ascii="Arial Narrow" w:eastAsia="Calibri" w:hAnsi="Arial Narrow" w:cs="Arial"/>
          <w:lang w:eastAsia="en-US"/>
        </w:rPr>
        <w:t xml:space="preserve"> (razen v primeru višje sile)</w:t>
      </w:r>
      <w:r w:rsidRPr="003A6973">
        <w:rPr>
          <w:rFonts w:ascii="Arial Narrow" w:eastAsia="Calibri" w:hAnsi="Arial Narrow" w:cs="Arial"/>
          <w:lang w:eastAsia="en-US"/>
        </w:rPr>
        <w:t>, pomeni kršitev pogodbene obveznosti</w:t>
      </w:r>
      <w:r w:rsidR="00AE051D" w:rsidRPr="003A6973">
        <w:rPr>
          <w:rFonts w:ascii="Arial Narrow" w:eastAsia="Calibri" w:hAnsi="Arial Narrow" w:cs="Arial"/>
          <w:lang w:eastAsia="en-US"/>
        </w:rPr>
        <w:t xml:space="preserve"> </w:t>
      </w:r>
      <w:r w:rsidRPr="003A6973">
        <w:rPr>
          <w:rFonts w:ascii="Arial Narrow" w:eastAsia="Calibri" w:hAnsi="Arial Narrow" w:cs="Arial"/>
          <w:lang w:eastAsia="en-US"/>
        </w:rPr>
        <w:t xml:space="preserve">zaradi katere lahko naročnik izvede kritni nakup, zahteva razdrtje pogodbe, uveljavi finančna zavarovanja za izvedbo pogodbenih obveznosti, v primeru škode pa tudi zahteva celotno odškodnino zaradi povzročene škode. </w:t>
      </w:r>
    </w:p>
    <w:bookmarkEnd w:id="1"/>
    <w:p w14:paraId="748677D9" w14:textId="77777777" w:rsidR="00EB1197" w:rsidRPr="003A6973" w:rsidRDefault="00EB1197" w:rsidP="00EB119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65B0B3E5" w14:textId="77777777" w:rsidR="00EB1197" w:rsidRPr="003A6973" w:rsidRDefault="00EB1197" w:rsidP="00EB1197">
      <w:pPr>
        <w:jc w:val="both"/>
        <w:rPr>
          <w:rFonts w:ascii="Arial Narrow" w:hAnsi="Arial Narrow"/>
        </w:rPr>
      </w:pPr>
      <w:r w:rsidRPr="003A6973">
        <w:rPr>
          <w:rFonts w:ascii="Arial Narrow" w:hAnsi="Arial Narrow"/>
        </w:rPr>
        <w:t>Naročnik se obvezuje naročeno blago prevzeti na podlagi dobavnice.</w:t>
      </w:r>
    </w:p>
    <w:p w14:paraId="46F23FF8" w14:textId="77777777" w:rsidR="00EB1197" w:rsidRPr="003A6973" w:rsidRDefault="00EB1197" w:rsidP="00EB1197">
      <w:pPr>
        <w:jc w:val="both"/>
        <w:rPr>
          <w:rFonts w:ascii="Arial Narrow" w:hAnsi="Arial Narrow"/>
        </w:rPr>
      </w:pPr>
    </w:p>
    <w:p w14:paraId="568CD686" w14:textId="20DD7FE8" w:rsidR="00EB1197" w:rsidRPr="00DF7E82" w:rsidRDefault="00EB1197" w:rsidP="00EB1197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Količinski prevzem blaga se opravi takoj po prevzemu blaga. Količinska odstopanja, ki jih ni bilo moč ugotoviti ob prevzemu, mora </w:t>
      </w:r>
      <w:r w:rsidR="00775A7A" w:rsidRPr="00DF7E82">
        <w:rPr>
          <w:rFonts w:ascii="Arial Narrow" w:hAnsi="Arial Narrow"/>
        </w:rPr>
        <w:t>naročnik</w:t>
      </w:r>
      <w:r w:rsidRPr="00DF7E82">
        <w:rPr>
          <w:rFonts w:ascii="Arial Narrow" w:hAnsi="Arial Narrow"/>
        </w:rPr>
        <w:t xml:space="preserve"> pisno reklamirati najkasneje v 8 dneh od prevzema. </w:t>
      </w:r>
    </w:p>
    <w:p w14:paraId="740EACD1" w14:textId="77777777" w:rsidR="00EB1197" w:rsidRPr="00DF7E82" w:rsidRDefault="00EB1197" w:rsidP="00EB1197">
      <w:pPr>
        <w:jc w:val="both"/>
        <w:rPr>
          <w:rFonts w:ascii="Arial Narrow" w:hAnsi="Arial Narrow"/>
        </w:rPr>
      </w:pPr>
    </w:p>
    <w:p w14:paraId="7208BB78" w14:textId="13996D3E" w:rsidR="00EB1197" w:rsidRPr="00DF7E82" w:rsidRDefault="00EB1197" w:rsidP="00EB1197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Kakovostna odstopanja lahko </w:t>
      </w:r>
      <w:r w:rsidR="00775A7A" w:rsidRPr="00DF7E82">
        <w:rPr>
          <w:rFonts w:ascii="Arial Narrow" w:hAnsi="Arial Narrow"/>
        </w:rPr>
        <w:t>naročnik</w:t>
      </w:r>
      <w:r w:rsidRPr="00DF7E82">
        <w:rPr>
          <w:rFonts w:ascii="Arial Narrow" w:hAnsi="Arial Narrow"/>
        </w:rPr>
        <w:t xml:space="preserve"> pisno reklamira najkasneje v 30 dneh od prevzema. </w:t>
      </w:r>
    </w:p>
    <w:p w14:paraId="540CDA03" w14:textId="77777777" w:rsidR="00EB1197" w:rsidRPr="00DF7E82" w:rsidRDefault="00EB1197" w:rsidP="00EB1197">
      <w:pPr>
        <w:jc w:val="both"/>
        <w:rPr>
          <w:rFonts w:ascii="Arial Narrow" w:hAnsi="Arial Narrow"/>
        </w:rPr>
      </w:pPr>
    </w:p>
    <w:p w14:paraId="0C1482D4" w14:textId="2E882D5E" w:rsidR="00EB1197" w:rsidRPr="00DF7E82" w:rsidRDefault="00EB1197" w:rsidP="00EB119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Reklamacije zaradi neustrezne kakovosti ali količinskih primanjkljajev mora nar</w:t>
      </w:r>
      <w:r w:rsidR="00FD7BD5" w:rsidRPr="00DF7E82">
        <w:rPr>
          <w:rFonts w:ascii="Arial Narrow" w:hAnsi="Arial Narrow"/>
        </w:rPr>
        <w:t>očnik dobavitelju sporočiti pisno.</w:t>
      </w:r>
    </w:p>
    <w:p w14:paraId="33816E0E" w14:textId="77777777" w:rsidR="00EB1197" w:rsidRPr="00DF7E82" w:rsidRDefault="00EB1197" w:rsidP="00EB1197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lastRenderedPageBreak/>
        <w:t>Za skrite napake veljajo določila Obligacijskega zakonika.</w:t>
      </w:r>
    </w:p>
    <w:p w14:paraId="3F0B0B45" w14:textId="77777777" w:rsidR="00EB1197" w:rsidRPr="00DF7E82" w:rsidRDefault="00EB1197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7540A72" w14:textId="77777777" w:rsidR="00CA3DF5" w:rsidRPr="00DF7E82" w:rsidRDefault="00CA3DF5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4F8B5959" w14:textId="77777777" w:rsidR="00DD71D2" w:rsidRPr="00DF7E82" w:rsidRDefault="00DD71D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člen</w:t>
      </w:r>
    </w:p>
    <w:p w14:paraId="2FEF9150" w14:textId="30D24BF7" w:rsidR="00DD71D2" w:rsidRPr="00DF7E82" w:rsidRDefault="00DD71D2" w:rsidP="00DD71D2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6B9E4D72" w14:textId="475862C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>V primeru zamude z izvajanjem katerihkoli pogodbenih obveznosti po krivdi dobavitelja bo dobavitelj plačal naročniku pogodbeno kazen, ki bo odvisna od vrednosti zamude in sicer:</w:t>
      </w:r>
    </w:p>
    <w:p w14:paraId="330E09AC" w14:textId="77777777" w:rsidR="005E580A" w:rsidRPr="00DF7E82" w:rsidRDefault="005E580A" w:rsidP="006311AA">
      <w:pPr>
        <w:numPr>
          <w:ilvl w:val="0"/>
          <w:numId w:val="36"/>
        </w:numPr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>za vsak koledarski dan zamude v višini 0,5% (pet desetin odstotka) predvidene letne pogodbene vrednosti iz 3. člena te pogodbe,</w:t>
      </w:r>
    </w:p>
    <w:p w14:paraId="3C95DDAE" w14:textId="77777777" w:rsidR="005E580A" w:rsidRPr="00DF7E82" w:rsidRDefault="005E580A" w:rsidP="006311AA">
      <w:pPr>
        <w:numPr>
          <w:ilvl w:val="0"/>
          <w:numId w:val="36"/>
        </w:numPr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>vendar skupno največ v višini 10% (deset odstotkov) predvidene letne pogodbene vrednosti iz 3. člena te pogodbe.</w:t>
      </w:r>
    </w:p>
    <w:p w14:paraId="5C664004" w14:textId="7777777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14:paraId="59B2B131" w14:textId="7777777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 xml:space="preserve">Pogodbeno kazen lahko naročnik pobota s katerokoli lastno obveznostjo plačila po tej pogodbi. </w:t>
      </w:r>
    </w:p>
    <w:p w14:paraId="3744998A" w14:textId="7777777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14:paraId="5DC31CD2" w14:textId="03160D40" w:rsidR="005E580A" w:rsidRDefault="005E580A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 xml:space="preserve">Če bo škoda, ki jo bo zaradi zamude utrpel naročnik večja od pogodbene kazni, ima naročnik pravico zahtevati razliko do polne odškodnine. </w:t>
      </w:r>
    </w:p>
    <w:p w14:paraId="0006F21F" w14:textId="258346A3" w:rsidR="002D3646" w:rsidRDefault="002D3646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14:paraId="2D85DB3F" w14:textId="77777777" w:rsidR="002D3646" w:rsidRPr="00344B94" w:rsidRDefault="002D3646" w:rsidP="002D3646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344B94">
        <w:rPr>
          <w:rFonts w:ascii="Arial Narrow" w:hAnsi="Arial Narrow"/>
          <w:iCs/>
        </w:rPr>
        <w:t>Plačilo pogodbene kazni naročniku ne odvzema pravice do odstopa od pogodbe in/ali unovčitve zavarovanja za dobro izvedbo pogodbenih obveznosti.</w:t>
      </w:r>
    </w:p>
    <w:p w14:paraId="3839AE9B" w14:textId="77777777" w:rsidR="002D3646" w:rsidRPr="00DF7E82" w:rsidRDefault="002D3646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14:paraId="21358E64" w14:textId="7777777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14:paraId="1EA44D99" w14:textId="431A0ADB" w:rsidR="005E580A" w:rsidRPr="00DF7E82" w:rsidRDefault="005E580A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 xml:space="preserve">člen </w:t>
      </w:r>
    </w:p>
    <w:p w14:paraId="564D68AD" w14:textId="7777777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/>
          <w:b/>
          <w:iCs/>
        </w:rPr>
      </w:pPr>
    </w:p>
    <w:p w14:paraId="2041B40F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Pooblaščena oseba pri izvajanju te pogodbe:</w:t>
      </w:r>
    </w:p>
    <w:p w14:paraId="13A5763F" w14:textId="086DB641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s  strani dobavitelja je: ___________________________________________________</w:t>
      </w:r>
    </w:p>
    <w:p w14:paraId="73F5881E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30D82F2" w14:textId="77777777" w:rsidR="005E580A" w:rsidRPr="00DF7E82" w:rsidRDefault="005E580A" w:rsidP="005E580A">
      <w:pPr>
        <w:suppressAutoHyphens/>
        <w:jc w:val="both"/>
        <w:rPr>
          <w:rFonts w:ascii="Arial Narrow" w:hAnsi="Arial Narrow"/>
          <w:lang w:eastAsia="ar-SA"/>
        </w:rPr>
      </w:pPr>
      <w:r w:rsidRPr="00DF7E82">
        <w:rPr>
          <w:rFonts w:ascii="Arial Narrow" w:hAnsi="Arial Narrow"/>
        </w:rPr>
        <w:t xml:space="preserve">za strokovni del: </w:t>
      </w:r>
      <w:r w:rsidRPr="00DF7E82">
        <w:rPr>
          <w:rFonts w:ascii="Arial Narrow" w:hAnsi="Arial Narrow"/>
          <w:lang w:eastAsia="ar-SA"/>
        </w:rPr>
        <w:t xml:space="preserve">mag. Liljana </w:t>
      </w:r>
      <w:proofErr w:type="spellStart"/>
      <w:r w:rsidRPr="00DF7E82">
        <w:rPr>
          <w:rFonts w:ascii="Arial Narrow" w:hAnsi="Arial Narrow"/>
          <w:lang w:eastAsia="ar-SA"/>
        </w:rPr>
        <w:t>Zwittnig</w:t>
      </w:r>
      <w:proofErr w:type="spellEnd"/>
      <w:r w:rsidRPr="00DF7E82">
        <w:rPr>
          <w:rFonts w:ascii="Arial Narrow" w:hAnsi="Arial Narrow"/>
          <w:lang w:eastAsia="ar-SA"/>
        </w:rPr>
        <w:t xml:space="preserve"> Čop, mag. farm, spec.</w:t>
      </w:r>
    </w:p>
    <w:p w14:paraId="58655102" w14:textId="77777777" w:rsidR="005E580A" w:rsidRPr="00DF7E82" w:rsidRDefault="005E580A" w:rsidP="005E580A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za komercialni del: mag. Petra Samsa, univ. dipl. ekon.</w:t>
      </w:r>
    </w:p>
    <w:p w14:paraId="41E1A46D" w14:textId="77777777" w:rsidR="005E580A" w:rsidRPr="00DF7E82" w:rsidRDefault="005E580A" w:rsidP="005E580A">
      <w:pPr>
        <w:jc w:val="both"/>
        <w:rPr>
          <w:rFonts w:ascii="Arial Narrow" w:hAnsi="Arial Narrow"/>
          <w:b/>
        </w:rPr>
      </w:pPr>
    </w:p>
    <w:p w14:paraId="3960D0EC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0F09496E" w14:textId="524AECCC" w:rsidR="005E580A" w:rsidRPr="00DF7E82" w:rsidRDefault="005E580A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 xml:space="preserve">člen </w:t>
      </w:r>
    </w:p>
    <w:p w14:paraId="7252B94E" w14:textId="5B8E5333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 xml:space="preserve">Pogodba stopi v veljavo z dnem podpisa obeh pogodbenih strank, pod </w:t>
      </w:r>
      <w:proofErr w:type="spellStart"/>
      <w:r w:rsidRPr="00DF7E82">
        <w:rPr>
          <w:rFonts w:ascii="Arial Narrow" w:hAnsi="Arial Narrow"/>
          <w:iCs/>
        </w:rPr>
        <w:t>odložnim</w:t>
      </w:r>
      <w:proofErr w:type="spellEnd"/>
      <w:r w:rsidRPr="00DF7E82">
        <w:rPr>
          <w:rFonts w:ascii="Arial Narrow" w:hAnsi="Arial Narrow"/>
          <w:iCs/>
        </w:rPr>
        <w:t xml:space="preserve"> pogojem, da dobavitelj predloži finančno zavarovanje za dobro izvedbo pogodbenih obveznosti v skladu s 4. členom te pogodbe. Za dan podpisa obeh pogodbenih strank se šteje datum podpisa zadnje od pogodbenih strank.</w:t>
      </w:r>
    </w:p>
    <w:p w14:paraId="7E1ABA7E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14:paraId="3E85FC1C" w14:textId="77777777" w:rsidR="005F3C42" w:rsidRPr="00DF7E82" w:rsidRDefault="005F3C42" w:rsidP="005F3C42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DF7E82">
        <w:rPr>
          <w:rFonts w:ascii="Arial Narrow" w:hAnsi="Arial Narrow"/>
          <w:iCs/>
        </w:rPr>
        <w:t>Sklenjena je za obdobje štirih (4) let in je ni mogoče podaljšati.</w:t>
      </w:r>
    </w:p>
    <w:p w14:paraId="72AFEEA9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14:paraId="653B7E31" w14:textId="0FE3EB54" w:rsidR="005E580A" w:rsidRPr="00DF7E82" w:rsidRDefault="00DF7E8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</w:t>
      </w:r>
      <w:r w:rsidR="005E580A" w:rsidRPr="00DF7E82">
        <w:rPr>
          <w:rFonts w:ascii="Arial Narrow" w:hAnsi="Arial Narrow"/>
          <w:b/>
        </w:rPr>
        <w:t>len</w:t>
      </w:r>
    </w:p>
    <w:p w14:paraId="4A1D3D2A" w14:textId="77777777" w:rsidR="00DF7E82" w:rsidRPr="00DF7E82" w:rsidRDefault="00DF7E82" w:rsidP="00DF7E82">
      <w:pPr>
        <w:tabs>
          <w:tab w:val="left" w:pos="284"/>
        </w:tabs>
        <w:ind w:left="644"/>
        <w:jc w:val="both"/>
        <w:rPr>
          <w:rFonts w:ascii="Arial Narrow" w:hAnsi="Arial Narrow"/>
          <w:b/>
        </w:rPr>
      </w:pPr>
    </w:p>
    <w:p w14:paraId="36651CBB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Pogodbeni stranki se dogovorita, da naročnik lahko takoj odpove pogodbo oziroma od nje odstopi in/ali unovči finančno zavarovanje za dobro izvedbo pogodbenih obveznosti oz. denarni depozit zadrži  iz naslednjih razlogov:</w:t>
      </w:r>
    </w:p>
    <w:p w14:paraId="600C003B" w14:textId="77777777" w:rsidR="005E580A" w:rsidRPr="00DF7E82" w:rsidRDefault="005E580A" w:rsidP="006311AA">
      <w:pPr>
        <w:numPr>
          <w:ilvl w:val="0"/>
          <w:numId w:val="3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če dobavitelj ne izpolnjuje svojih obveznosti v skladu z določili te pogodbe glede dobavnega roka ali odzivnega časa,</w:t>
      </w:r>
    </w:p>
    <w:p w14:paraId="4771D085" w14:textId="77777777" w:rsidR="005E580A" w:rsidRPr="00DF7E82" w:rsidRDefault="005E580A" w:rsidP="006311AA">
      <w:pPr>
        <w:numPr>
          <w:ilvl w:val="0"/>
          <w:numId w:val="3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če dobavitelj ne izpolnjuje svojih obveznosti v skladu z določili te pogodbe glede količin,</w:t>
      </w:r>
    </w:p>
    <w:p w14:paraId="7459462B" w14:textId="77777777" w:rsidR="005E580A" w:rsidRPr="00DF7E82" w:rsidRDefault="005E580A" w:rsidP="006311AA">
      <w:pPr>
        <w:numPr>
          <w:ilvl w:val="0"/>
          <w:numId w:val="3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če dobavitelj ne izpolnjuje svojih pogodbenih obveznosti</w:t>
      </w:r>
    </w:p>
    <w:p w14:paraId="1FE5E73E" w14:textId="77777777" w:rsidR="005E580A" w:rsidRPr="00DF7E82" w:rsidRDefault="005E580A" w:rsidP="006311AA">
      <w:pPr>
        <w:numPr>
          <w:ilvl w:val="0"/>
          <w:numId w:val="3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primeru, da kvaliteta blaga oz. predmeta pogodbe ali rok uporabnosti dobavljenega blaga ne ustreza pogojem iz javnega naročila in/ali ponudbe dobavitelja,</w:t>
      </w:r>
    </w:p>
    <w:p w14:paraId="51E506AC" w14:textId="77777777" w:rsidR="005E580A" w:rsidRPr="00DF7E82" w:rsidRDefault="005E580A" w:rsidP="006311AA">
      <w:pPr>
        <w:numPr>
          <w:ilvl w:val="0"/>
          <w:numId w:val="37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primeru, da dobavitelj ne predloži zahtevane dokumentacije pred zamenjavo podizvajalca.</w:t>
      </w:r>
    </w:p>
    <w:p w14:paraId="5A3DC375" w14:textId="08E491C0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0E804A94" w14:textId="35C7A279" w:rsidR="005E580A" w:rsidRPr="00DF7E82" w:rsidRDefault="005E580A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 xml:space="preserve">člen </w:t>
      </w:r>
    </w:p>
    <w:p w14:paraId="46B0D532" w14:textId="77777777" w:rsidR="00DF7E82" w:rsidRPr="00DF7E82" w:rsidRDefault="00DF7E82" w:rsidP="00DF7E82">
      <w:pPr>
        <w:tabs>
          <w:tab w:val="left" w:pos="284"/>
        </w:tabs>
        <w:ind w:left="644"/>
        <w:jc w:val="both"/>
        <w:rPr>
          <w:rFonts w:ascii="Arial Narrow" w:hAnsi="Arial Narrow"/>
          <w:b/>
        </w:rPr>
      </w:pPr>
    </w:p>
    <w:p w14:paraId="6AB9D8E5" w14:textId="25134490" w:rsidR="005E580A" w:rsidRPr="00DF7E82" w:rsidRDefault="00DF7E82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Protikorupcijska klavzula</w:t>
      </w:r>
    </w:p>
    <w:p w14:paraId="76C2ADD1" w14:textId="63F93202" w:rsidR="005E580A" w:rsidRPr="00DF7E82" w:rsidRDefault="005E580A" w:rsidP="005E580A">
      <w:pPr>
        <w:pStyle w:val="Navadensplet"/>
        <w:spacing w:before="0" w:beforeAutospacing="0" w:after="0" w:afterAutospacing="0"/>
        <w:rPr>
          <w:rFonts w:ascii="Arial Narrow" w:hAnsi="Arial Narrow"/>
        </w:rPr>
      </w:pPr>
      <w:r w:rsidRPr="00DF7E82">
        <w:rPr>
          <w:rFonts w:ascii="Arial Narrow" w:hAnsi="Arial Narrow"/>
        </w:rPr>
        <w:t>Če v zvezi s to pogodbo</w:t>
      </w:r>
      <w:r w:rsidR="00DF7E82" w:rsidRPr="00DF7E82">
        <w:rPr>
          <w:rFonts w:ascii="Arial Narrow" w:hAnsi="Arial Narrow"/>
        </w:rPr>
        <w:t>,</w:t>
      </w:r>
      <w:r w:rsidRPr="00DF7E82">
        <w:rPr>
          <w:rFonts w:ascii="Arial Narrow" w:hAnsi="Arial Narrow"/>
        </w:rPr>
        <w:t xml:space="preserve"> kdo v imenu ali na račun druge pogodbene stranke, predstavniku naročnika obljubi, ponudi ali da kakšno nedovoljeno korist za: </w:t>
      </w:r>
    </w:p>
    <w:p w14:paraId="259328F5" w14:textId="77777777" w:rsidR="005E580A" w:rsidRPr="00DF7E82" w:rsidRDefault="005E580A" w:rsidP="005E580A">
      <w:pPr>
        <w:pStyle w:val="Navadensplet"/>
        <w:spacing w:before="0" w:beforeAutospacing="0" w:after="0" w:afterAutospacing="0"/>
        <w:rPr>
          <w:rFonts w:ascii="Arial Narrow" w:hAnsi="Arial Narrow"/>
        </w:rPr>
      </w:pPr>
    </w:p>
    <w:p w14:paraId="19970690" w14:textId="77777777" w:rsidR="005E580A" w:rsidRPr="00DF7E82" w:rsidRDefault="005E580A" w:rsidP="006311AA">
      <w:pPr>
        <w:pStyle w:val="Navadensplet"/>
        <w:numPr>
          <w:ilvl w:val="1"/>
          <w:numId w:val="38"/>
        </w:numPr>
        <w:spacing w:before="0" w:beforeAutospacing="0" w:after="0" w:afterAutospacing="0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pridobitev posla ali </w:t>
      </w:r>
    </w:p>
    <w:p w14:paraId="51E387B2" w14:textId="77777777" w:rsidR="005E580A" w:rsidRPr="00DF7E82" w:rsidRDefault="005E580A" w:rsidP="006311AA">
      <w:pPr>
        <w:pStyle w:val="Navadensplet"/>
        <w:numPr>
          <w:ilvl w:val="1"/>
          <w:numId w:val="38"/>
        </w:numPr>
        <w:spacing w:before="0" w:beforeAutospacing="0" w:after="0" w:afterAutospacing="0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za sklenitev posla pod ugodnejšimi pogoji ali </w:t>
      </w:r>
    </w:p>
    <w:p w14:paraId="20D99926" w14:textId="77777777" w:rsidR="005E580A" w:rsidRPr="00DF7E82" w:rsidRDefault="005E580A" w:rsidP="006311AA">
      <w:pPr>
        <w:pStyle w:val="Navadensplet"/>
        <w:numPr>
          <w:ilvl w:val="1"/>
          <w:numId w:val="38"/>
        </w:numPr>
        <w:spacing w:before="0" w:beforeAutospacing="0" w:after="0" w:afterAutospacing="0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za opustitev dolžnega nadzora nad izvajanjem pogodbenih obveznosti ali </w:t>
      </w:r>
    </w:p>
    <w:p w14:paraId="56D50658" w14:textId="77777777" w:rsidR="005E580A" w:rsidRPr="00DF7E82" w:rsidRDefault="005E580A" w:rsidP="006311AA">
      <w:pPr>
        <w:numPr>
          <w:ilvl w:val="1"/>
          <w:numId w:val="38"/>
        </w:numPr>
        <w:tabs>
          <w:tab w:val="left" w:pos="993"/>
          <w:tab w:val="left" w:pos="1560"/>
        </w:tabs>
        <w:rPr>
          <w:rFonts w:ascii="Arial Narrow" w:hAnsi="Arial Narrow"/>
        </w:rPr>
      </w:pPr>
      <w:r w:rsidRPr="00DF7E82">
        <w:rPr>
          <w:rFonts w:ascii="Arial Narrow" w:hAnsi="Arial Narrow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14:paraId="45613902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14:paraId="3DD4CFCD" w14:textId="074D7590" w:rsidR="005E580A" w:rsidRPr="00DF7E82" w:rsidRDefault="00DF7E8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</w:t>
      </w:r>
      <w:r w:rsidR="005E580A" w:rsidRPr="00DF7E82">
        <w:rPr>
          <w:rFonts w:ascii="Arial Narrow" w:hAnsi="Arial Narrow"/>
          <w:b/>
        </w:rPr>
        <w:t>len</w:t>
      </w:r>
    </w:p>
    <w:p w14:paraId="41A3B755" w14:textId="77777777" w:rsidR="00DF7E82" w:rsidRPr="00DF7E82" w:rsidRDefault="00DF7E82" w:rsidP="00DF7E82">
      <w:pPr>
        <w:tabs>
          <w:tab w:val="left" w:pos="284"/>
        </w:tabs>
        <w:jc w:val="both"/>
        <w:rPr>
          <w:rFonts w:ascii="Arial Narrow" w:hAnsi="Arial Narrow"/>
          <w:b/>
        </w:rPr>
      </w:pPr>
    </w:p>
    <w:p w14:paraId="2834CFA7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Socialna klavzula</w:t>
      </w:r>
    </w:p>
    <w:p w14:paraId="0D0F0DE4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Ta pogodba je sklenjena pod razveznim pogojem, ki se uresniči, če je naročnik seznanjen, da je sodišče s pravnomočno odločitvijo ugotovilo kršitev obveznosti iz drugega odstavka 3. člena ZJN-3 s strani dobavitelja ali njegovega podizvajalca ali če je naročnik seznanjen, da je pristojni državni organ pri dobavitelju ali njegovem podizvajalcu v času izvajanja pogodbe ugotovil najmanj dve kršitvi v zvezi s:</w:t>
      </w:r>
    </w:p>
    <w:p w14:paraId="15949D9A" w14:textId="68F3662A" w:rsidR="005E580A" w:rsidRPr="00DF7E82" w:rsidRDefault="005E580A" w:rsidP="00DF7E82">
      <w:pPr>
        <w:pStyle w:val="Odstavekseznama"/>
        <w:numPr>
          <w:ilvl w:val="0"/>
          <w:numId w:val="38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plačilom za delo, </w:t>
      </w:r>
    </w:p>
    <w:p w14:paraId="016ED226" w14:textId="1E190738" w:rsidR="005E580A" w:rsidRPr="00DF7E82" w:rsidRDefault="005E580A" w:rsidP="00DF7E82">
      <w:pPr>
        <w:pStyle w:val="Odstavekseznama"/>
        <w:numPr>
          <w:ilvl w:val="0"/>
          <w:numId w:val="38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delovnim časom, </w:t>
      </w:r>
    </w:p>
    <w:p w14:paraId="1380ADEF" w14:textId="368F4F81" w:rsidR="005E580A" w:rsidRPr="00DF7E82" w:rsidRDefault="005E580A" w:rsidP="00DF7E82">
      <w:pPr>
        <w:pStyle w:val="Odstavekseznama"/>
        <w:numPr>
          <w:ilvl w:val="0"/>
          <w:numId w:val="38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počitki, </w:t>
      </w:r>
    </w:p>
    <w:p w14:paraId="4A9D7128" w14:textId="2C08A778" w:rsidR="005E580A" w:rsidRPr="00DF7E82" w:rsidRDefault="005E580A" w:rsidP="00DF7E82">
      <w:pPr>
        <w:pStyle w:val="Odstavekseznama"/>
        <w:numPr>
          <w:ilvl w:val="0"/>
          <w:numId w:val="38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opravljanjem dela na podlagi pogodb civilnega prava kljub obstoju elementov delovnega razmerja ali </w:t>
      </w:r>
    </w:p>
    <w:p w14:paraId="36714D19" w14:textId="49F7ADDD" w:rsidR="00DF7E82" w:rsidRPr="00DF7E82" w:rsidRDefault="005E580A" w:rsidP="00DF7E82">
      <w:pPr>
        <w:pStyle w:val="Odstavekseznama"/>
        <w:numPr>
          <w:ilvl w:val="0"/>
          <w:numId w:val="38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v zvezi z zaposlovanjem na črno in za kateri mu je bila s pravnomočno odločitvijo ali več pravnomočnimi odločitvami izrečena globa za prekršek. </w:t>
      </w:r>
    </w:p>
    <w:p w14:paraId="47D429FD" w14:textId="33A77B85" w:rsidR="005E580A" w:rsidRPr="00DF7E82" w:rsidRDefault="005E580A" w:rsidP="00DF7E82">
      <w:pPr>
        <w:pStyle w:val="Odstavekseznama"/>
        <w:tabs>
          <w:tab w:val="left" w:pos="993"/>
          <w:tab w:val="left" w:pos="1560"/>
        </w:tabs>
        <w:ind w:left="284"/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Razvezni pogoj se uresniči pod pogojem, da je od seznanitve s kršitvijo in do izteka veljavnosti pogodbe še najmanj šest mesecev, v primeru nastopanja s podizvajalci pa tudi, če zaradi ugotovljene kršitve pri podizvajalcu izvajalec ustrezno ne nadomesti ali zamenja tega podizvajalca v roku 30 dni od seznanitve s kršitvijo. V primeru izpolnitve razveznega pogoja se šteje, da je pogodba razvezana z dnem sklenitve nove pogodbe o izvedbi javnega naročila, naročnik pa mora nov postopek oddaje javnega naročila začeti nemudoma, vendar najkasneje v 30 dneh od seznanitve s kršitvijo. Če naročnik v tem roku ne začne novega postopka javnega naročila, se šteje, da je pogodba razvezana trideseti dan od seznanitve s kršitvijo.</w:t>
      </w:r>
    </w:p>
    <w:p w14:paraId="315BB26B" w14:textId="2AAF49EA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1B35938" w14:textId="77777777" w:rsidR="00DF7E82" w:rsidRPr="00DF7E82" w:rsidRDefault="00DF7E82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5D86EBE" w14:textId="4603C2A2" w:rsidR="005E580A" w:rsidRPr="00DF7E82" w:rsidRDefault="00DF7E8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t>č</w:t>
      </w:r>
      <w:r w:rsidR="005E580A" w:rsidRPr="00DF7E82">
        <w:rPr>
          <w:rFonts w:ascii="Arial Narrow" w:hAnsi="Arial Narrow"/>
          <w:b/>
        </w:rPr>
        <w:t>len</w:t>
      </w:r>
    </w:p>
    <w:p w14:paraId="499F3777" w14:textId="77777777" w:rsidR="00DF7E82" w:rsidRPr="00DF7E82" w:rsidRDefault="00DF7E82" w:rsidP="00DF7E82">
      <w:pPr>
        <w:tabs>
          <w:tab w:val="left" w:pos="284"/>
        </w:tabs>
        <w:ind w:left="644"/>
        <w:jc w:val="both"/>
        <w:rPr>
          <w:rFonts w:ascii="Arial Narrow" w:hAnsi="Arial Narrow"/>
          <w:b/>
        </w:rPr>
      </w:pPr>
    </w:p>
    <w:p w14:paraId="7B1D2784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Morebitna nesoglasja bosta pogodbeni stranki reševali  sporazumno. </w:t>
      </w:r>
    </w:p>
    <w:p w14:paraId="2881F182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C1ADA20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kolikor se o nastalem sporu ne bi mogli dogovoriti, je pristojno  za reševanje  sporov iz te pogodbe sodišče v Ljubljani. Spor se bo reševal po slovenskem pravu.</w:t>
      </w:r>
    </w:p>
    <w:p w14:paraId="4D2EC58E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165DC0D0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Pri razlagi pogodbenih določil in reševanju sporov iz te pogodbe se upošteva:</w:t>
      </w:r>
    </w:p>
    <w:p w14:paraId="25BAB871" w14:textId="77777777" w:rsidR="005E580A" w:rsidRPr="00DF7E82" w:rsidRDefault="005E580A" w:rsidP="006311AA">
      <w:pPr>
        <w:numPr>
          <w:ilvl w:val="0"/>
          <w:numId w:val="3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razpisna dokumentacija in ponudba dobavitelja,</w:t>
      </w:r>
    </w:p>
    <w:p w14:paraId="07428878" w14:textId="77777777" w:rsidR="005E580A" w:rsidRPr="00DF7E82" w:rsidRDefault="005E580A" w:rsidP="006311AA">
      <w:pPr>
        <w:numPr>
          <w:ilvl w:val="0"/>
          <w:numId w:val="3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priloge, ki so sestavni del te pogodbe,</w:t>
      </w:r>
    </w:p>
    <w:p w14:paraId="1E7A06AA" w14:textId="77777777" w:rsidR="005E580A" w:rsidRPr="00DF7E82" w:rsidRDefault="005E580A" w:rsidP="006311AA">
      <w:pPr>
        <w:numPr>
          <w:ilvl w:val="0"/>
          <w:numId w:val="3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druga dokumentacija v zvezi s to pogodbo in</w:t>
      </w:r>
    </w:p>
    <w:p w14:paraId="4A5E5B88" w14:textId="77777777" w:rsidR="005E580A" w:rsidRPr="00DF7E82" w:rsidRDefault="005E580A" w:rsidP="006311AA">
      <w:pPr>
        <w:numPr>
          <w:ilvl w:val="0"/>
          <w:numId w:val="3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Obligacijski zakonik.</w:t>
      </w:r>
    </w:p>
    <w:p w14:paraId="20EA5DF4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5A23228B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V kolikor med določili dokumentov iz prejšnjega odstavka obstajajo kakršnakoli neskladja, se uporabi rešitev, ki je boljša za naročnika oziroma prevladajo najprej določila te pogodbe.</w:t>
      </w:r>
    </w:p>
    <w:p w14:paraId="10F12496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0E154C29" w14:textId="584A0504" w:rsidR="005E580A" w:rsidRPr="00DF7E82" w:rsidRDefault="00DF7E82" w:rsidP="006311AA">
      <w:pPr>
        <w:numPr>
          <w:ilvl w:val="0"/>
          <w:numId w:val="15"/>
        </w:numPr>
        <w:tabs>
          <w:tab w:val="left" w:pos="284"/>
        </w:tabs>
        <w:jc w:val="both"/>
        <w:rPr>
          <w:rFonts w:ascii="Arial Narrow" w:hAnsi="Arial Narrow"/>
          <w:b/>
        </w:rPr>
      </w:pPr>
      <w:r w:rsidRPr="00DF7E82">
        <w:rPr>
          <w:rFonts w:ascii="Arial Narrow" w:hAnsi="Arial Narrow"/>
          <w:b/>
        </w:rPr>
        <w:lastRenderedPageBreak/>
        <w:t>č</w:t>
      </w:r>
      <w:r w:rsidR="005E580A" w:rsidRPr="00DF7E82">
        <w:rPr>
          <w:rFonts w:ascii="Arial Narrow" w:hAnsi="Arial Narrow"/>
          <w:b/>
        </w:rPr>
        <w:t>len</w:t>
      </w:r>
    </w:p>
    <w:p w14:paraId="780444CC" w14:textId="77777777" w:rsidR="00DF7E82" w:rsidRPr="00DF7E82" w:rsidRDefault="00DF7E82" w:rsidP="00DF7E82">
      <w:pPr>
        <w:tabs>
          <w:tab w:val="left" w:pos="284"/>
        </w:tabs>
        <w:ind w:left="644"/>
        <w:jc w:val="both"/>
        <w:rPr>
          <w:rFonts w:ascii="Arial Narrow" w:hAnsi="Arial Narrow"/>
          <w:b/>
        </w:rPr>
      </w:pPr>
    </w:p>
    <w:p w14:paraId="6217872D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</w:rPr>
      </w:pPr>
      <w:r w:rsidRPr="00DF7E82">
        <w:rPr>
          <w:rFonts w:ascii="Arial Narrow" w:hAnsi="Arial Narrow"/>
          <w:bCs/>
        </w:rPr>
        <w:t xml:space="preserve">Pogodba je napisana v treh (3) enakih izvodih, od katerih prejme naročnik dva (2) izvoda in dobavitelj en (1) izvod. </w:t>
      </w:r>
    </w:p>
    <w:p w14:paraId="3BA9B1B9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</w:rPr>
      </w:pPr>
    </w:p>
    <w:p w14:paraId="7813E104" w14:textId="77777777" w:rsidR="005E580A" w:rsidRPr="00DF7E82" w:rsidRDefault="005E580A" w:rsidP="005E580A">
      <w:pPr>
        <w:tabs>
          <w:tab w:val="left" w:pos="993"/>
          <w:tab w:val="left" w:pos="1560"/>
        </w:tabs>
        <w:jc w:val="both"/>
        <w:rPr>
          <w:rFonts w:ascii="Arial Narrow" w:hAnsi="Arial Narrow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4"/>
        <w:gridCol w:w="5247"/>
      </w:tblGrid>
      <w:tr w:rsidR="00DF7E82" w:rsidRPr="00DF7E82" w14:paraId="1A60EE58" w14:textId="77777777" w:rsidTr="00DF7E82">
        <w:tc>
          <w:tcPr>
            <w:tcW w:w="4534" w:type="dxa"/>
            <w:hideMark/>
          </w:tcPr>
          <w:p w14:paraId="2DAC5C5A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Datum:</w:t>
            </w:r>
          </w:p>
        </w:tc>
        <w:tc>
          <w:tcPr>
            <w:tcW w:w="5247" w:type="dxa"/>
            <w:hideMark/>
          </w:tcPr>
          <w:p w14:paraId="485FB2F3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Datum:</w:t>
            </w:r>
          </w:p>
        </w:tc>
      </w:tr>
      <w:tr w:rsidR="00DF7E82" w:rsidRPr="00DF7E82" w14:paraId="48B842CB" w14:textId="77777777" w:rsidTr="00DF7E82">
        <w:tc>
          <w:tcPr>
            <w:tcW w:w="4534" w:type="dxa"/>
            <w:hideMark/>
          </w:tcPr>
          <w:p w14:paraId="13A4662F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Številka:</w:t>
            </w:r>
          </w:p>
        </w:tc>
        <w:tc>
          <w:tcPr>
            <w:tcW w:w="5247" w:type="dxa"/>
            <w:hideMark/>
          </w:tcPr>
          <w:p w14:paraId="24F0E61A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 xml:space="preserve">Številka: </w:t>
            </w:r>
          </w:p>
        </w:tc>
      </w:tr>
      <w:tr w:rsidR="00DF7E82" w:rsidRPr="00DF7E82" w14:paraId="0F96E9A4" w14:textId="77777777" w:rsidTr="00DF7E82">
        <w:tc>
          <w:tcPr>
            <w:tcW w:w="4534" w:type="dxa"/>
          </w:tcPr>
          <w:p w14:paraId="5FE74D4C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5247" w:type="dxa"/>
          </w:tcPr>
          <w:p w14:paraId="478D377F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  <w:tr w:rsidR="00DF7E82" w:rsidRPr="00DF7E82" w14:paraId="0831CEC1" w14:textId="77777777" w:rsidTr="00DF7E82">
        <w:tc>
          <w:tcPr>
            <w:tcW w:w="4534" w:type="dxa"/>
            <w:hideMark/>
          </w:tcPr>
          <w:p w14:paraId="2B8DFEA3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5247" w:type="dxa"/>
            <w:hideMark/>
          </w:tcPr>
          <w:p w14:paraId="016E86B0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  <w:b/>
              </w:rPr>
              <w:t>NAROČNIK:</w:t>
            </w:r>
          </w:p>
        </w:tc>
      </w:tr>
      <w:tr w:rsidR="00DF7E82" w:rsidRPr="00DF7E82" w14:paraId="14481773" w14:textId="77777777" w:rsidTr="00DF7E82">
        <w:tc>
          <w:tcPr>
            <w:tcW w:w="4534" w:type="dxa"/>
          </w:tcPr>
          <w:p w14:paraId="79D57A28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5247" w:type="dxa"/>
            <w:hideMark/>
          </w:tcPr>
          <w:p w14:paraId="0DBC5725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rPr>
                <w:rFonts w:ascii="Arial Narrow" w:hAnsi="Arial Narrow"/>
                <w:b/>
              </w:rPr>
            </w:pPr>
            <w:r w:rsidRPr="00DF7E82">
              <w:rPr>
                <w:rFonts w:ascii="Arial Narrow" w:hAnsi="Arial Narrow"/>
                <w:b/>
              </w:rPr>
              <w:t>UNIVERZITETNI KLINIČNI CENTER LJUBLJANA</w:t>
            </w:r>
          </w:p>
          <w:p w14:paraId="0D67D307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rPr>
                <w:rFonts w:ascii="Arial Narrow" w:hAnsi="Arial Narrow"/>
                <w:b/>
              </w:rPr>
            </w:pPr>
          </w:p>
          <w:p w14:paraId="631769F0" w14:textId="77777777" w:rsidR="005E580A" w:rsidRPr="00DF7E82" w:rsidRDefault="005E580A" w:rsidP="006623FD">
            <w:pPr>
              <w:tabs>
                <w:tab w:val="left" w:pos="993"/>
                <w:tab w:val="left" w:pos="1560"/>
              </w:tabs>
              <w:rPr>
                <w:rFonts w:ascii="Arial Narrow" w:hAnsi="Arial Narrow"/>
              </w:rPr>
            </w:pPr>
            <w:r w:rsidRPr="00DF7E82">
              <w:rPr>
                <w:rFonts w:ascii="Arial Narrow" w:hAnsi="Arial Narrow"/>
              </w:rPr>
              <w:t>generalni direktor                                                                                                  Jože Golobič, univ. dipl. prav.</w:t>
            </w:r>
          </w:p>
        </w:tc>
      </w:tr>
    </w:tbl>
    <w:p w14:paraId="52B8CD31" w14:textId="2137808F" w:rsidR="00DD71D2" w:rsidRDefault="00DD71D2" w:rsidP="002147A5">
      <w:pPr>
        <w:rPr>
          <w:rFonts w:ascii="Arial Narrow" w:hAnsi="Arial Narrow"/>
        </w:rPr>
      </w:pPr>
    </w:p>
    <w:p w14:paraId="694BB8A7" w14:textId="18F7BC2E" w:rsidR="00C46745" w:rsidRDefault="00C46745" w:rsidP="002147A5">
      <w:pPr>
        <w:rPr>
          <w:rFonts w:ascii="Arial Narrow" w:hAnsi="Arial Narrow"/>
        </w:rPr>
      </w:pPr>
    </w:p>
    <w:p w14:paraId="72FAFE8F" w14:textId="04D61FCA" w:rsidR="00C46745" w:rsidRDefault="00C46745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258E36C4" w14:textId="77777777" w:rsidR="00C46745" w:rsidRDefault="00C46745" w:rsidP="002147A5">
      <w:pPr>
        <w:rPr>
          <w:rFonts w:ascii="Arial Narrow" w:hAnsi="Arial Narrow"/>
        </w:rPr>
      </w:pPr>
      <w:bookmarkStart w:id="2" w:name="_GoBack"/>
      <w:bookmarkEnd w:id="2"/>
    </w:p>
    <w:p w14:paraId="597ECB6C" w14:textId="77777777" w:rsidR="00C46745" w:rsidRPr="00DF7E82" w:rsidRDefault="00C46745" w:rsidP="00C46745">
      <w:pPr>
        <w:rPr>
          <w:rFonts w:ascii="Arial Narrow" w:hAnsi="Arial Narrow"/>
        </w:rPr>
      </w:pPr>
    </w:p>
    <w:p w14:paraId="704ED8A1" w14:textId="77777777" w:rsidR="00C46745" w:rsidRPr="00DF7E82" w:rsidRDefault="00C46745" w:rsidP="00C46745">
      <w:pPr>
        <w:keepNext/>
        <w:keepLines/>
        <w:pBdr>
          <w:top w:val="single" w:sz="8" w:space="1" w:color="auto"/>
          <w:left w:val="single" w:sz="8" w:space="31" w:color="auto"/>
          <w:bottom w:val="single" w:sz="8" w:space="1" w:color="auto"/>
          <w:right w:val="single" w:sz="8" w:space="4" w:color="auto"/>
        </w:pBdr>
        <w:spacing w:line="200" w:lineRule="atLeast"/>
        <w:ind w:left="835"/>
        <w:jc w:val="both"/>
        <w:outlineLvl w:val="2"/>
        <w:rPr>
          <w:rFonts w:ascii="Arial Narrow" w:hAnsi="Arial Narrow"/>
          <w:b/>
          <w:spacing w:val="-6"/>
          <w:kern w:val="20"/>
        </w:rPr>
      </w:pPr>
      <w:r w:rsidRPr="00DF7E82">
        <w:rPr>
          <w:rFonts w:ascii="Arial Narrow" w:hAnsi="Arial Narrow"/>
          <w:b/>
          <w:spacing w:val="-6"/>
          <w:kern w:val="20"/>
        </w:rPr>
        <w:t xml:space="preserve">Priloga 1 </w:t>
      </w:r>
      <w:r w:rsidRPr="00DF7E82">
        <w:rPr>
          <w:rFonts w:ascii="Arial Narrow" w:hAnsi="Arial Narrow"/>
          <w:b/>
          <w:spacing w:val="-6"/>
          <w:kern w:val="20"/>
        </w:rPr>
        <w:tab/>
      </w:r>
      <w:r w:rsidRPr="00DF7E82">
        <w:rPr>
          <w:rFonts w:ascii="Arial Narrow" w:hAnsi="Arial Narrow"/>
          <w:b/>
          <w:spacing w:val="-6"/>
          <w:kern w:val="20"/>
        </w:rPr>
        <w:tab/>
      </w:r>
      <w:r w:rsidRPr="00DF7E82">
        <w:rPr>
          <w:rFonts w:ascii="Arial Narrow" w:hAnsi="Arial Narrow"/>
          <w:b/>
          <w:spacing w:val="-6"/>
          <w:kern w:val="20"/>
        </w:rPr>
        <w:tab/>
      </w:r>
      <w:r w:rsidRPr="00DF7E82">
        <w:rPr>
          <w:rFonts w:ascii="Arial Narrow" w:hAnsi="Arial Narrow"/>
          <w:b/>
          <w:spacing w:val="-6"/>
          <w:kern w:val="20"/>
        </w:rPr>
        <w:tab/>
      </w:r>
      <w:r w:rsidRPr="00DF7E82">
        <w:rPr>
          <w:rFonts w:ascii="Arial Narrow" w:hAnsi="Arial Narrow"/>
          <w:b/>
          <w:spacing w:val="-6"/>
          <w:kern w:val="20"/>
        </w:rPr>
        <w:tab/>
      </w:r>
      <w:r w:rsidRPr="00DF7E82">
        <w:rPr>
          <w:rFonts w:ascii="Arial Narrow" w:hAnsi="Arial Narrow"/>
          <w:b/>
          <w:spacing w:val="-6"/>
          <w:kern w:val="20"/>
        </w:rPr>
        <w:tab/>
        <w:t>Specifikacija predmeta pogodbe s cenikom</w:t>
      </w:r>
    </w:p>
    <w:p w14:paraId="1BD995FF" w14:textId="77777777" w:rsidR="00C46745" w:rsidRPr="00DF7E82" w:rsidRDefault="00C46745" w:rsidP="00C46745">
      <w:pPr>
        <w:jc w:val="both"/>
        <w:rPr>
          <w:rFonts w:ascii="Arial Narrow" w:hAnsi="Arial Narrow"/>
        </w:rPr>
      </w:pPr>
    </w:p>
    <w:p w14:paraId="055C14B5" w14:textId="77777777" w:rsidR="00C46745" w:rsidRPr="00DF7E82" w:rsidRDefault="00C46745" w:rsidP="00C46745">
      <w:pPr>
        <w:jc w:val="both"/>
        <w:rPr>
          <w:rFonts w:ascii="Arial Narrow" w:hAnsi="Arial Narrow"/>
        </w:rPr>
      </w:pPr>
    </w:p>
    <w:p w14:paraId="389318A7" w14:textId="77777777" w:rsidR="00C46745" w:rsidRPr="00DF7E82" w:rsidRDefault="00C46745" w:rsidP="00C46745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>Opomba:</w:t>
      </w:r>
    </w:p>
    <w:p w14:paraId="7E25A1A5" w14:textId="77777777" w:rsidR="00C46745" w:rsidRPr="00DF7E82" w:rsidRDefault="00C46745" w:rsidP="00C46745">
      <w:pPr>
        <w:jc w:val="both"/>
        <w:rPr>
          <w:rFonts w:ascii="Arial Narrow" w:hAnsi="Arial Narrow"/>
        </w:rPr>
      </w:pPr>
    </w:p>
    <w:p w14:paraId="04B73520" w14:textId="77777777" w:rsidR="00C46745" w:rsidRPr="00DF7E82" w:rsidRDefault="00C46745" w:rsidP="00C46745">
      <w:pPr>
        <w:jc w:val="both"/>
        <w:rPr>
          <w:rFonts w:ascii="Arial Narrow" w:hAnsi="Arial Narrow"/>
        </w:rPr>
      </w:pPr>
      <w:r w:rsidRPr="00DF7E82">
        <w:rPr>
          <w:rFonts w:ascii="Arial Narrow" w:hAnsi="Arial Narrow"/>
        </w:rPr>
        <w:t xml:space="preserve">Specifikacijo predmeta pogodbe s cenikom bo izdelal naročnik po pravnomočnosti izbora in sicer na osnovi izbranih ponudb za sklope. </w:t>
      </w:r>
    </w:p>
    <w:p w14:paraId="037DBB9C" w14:textId="77777777" w:rsidR="00C46745" w:rsidRPr="00DF7E82" w:rsidRDefault="00C46745" w:rsidP="00C46745">
      <w:pPr>
        <w:jc w:val="both"/>
        <w:rPr>
          <w:rFonts w:ascii="Arial Narrow" w:hAnsi="Arial Narrow"/>
        </w:rPr>
      </w:pPr>
    </w:p>
    <w:p w14:paraId="0992FEE1" w14:textId="77777777" w:rsidR="00C46745" w:rsidRPr="00DF7E82" w:rsidRDefault="00C46745" w:rsidP="00C46745">
      <w:pPr>
        <w:tabs>
          <w:tab w:val="left" w:pos="993"/>
          <w:tab w:val="left" w:pos="1560"/>
        </w:tabs>
        <w:rPr>
          <w:rFonts w:ascii="Arial Narrow" w:hAnsi="Arial Narrow"/>
          <w:b/>
          <w:i/>
        </w:rPr>
      </w:pPr>
    </w:p>
    <w:p w14:paraId="6748C1D9" w14:textId="77777777" w:rsidR="00C46745" w:rsidRPr="00DF7E82" w:rsidRDefault="00C46745" w:rsidP="00C4674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6D417FF1" w14:textId="77777777" w:rsidR="00C46745" w:rsidRPr="00DF7E82" w:rsidRDefault="00C46745" w:rsidP="00C46745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27EAC03A" w14:textId="77777777" w:rsidR="00C46745" w:rsidRPr="00DF7E82" w:rsidRDefault="00C46745" w:rsidP="002147A5">
      <w:pPr>
        <w:rPr>
          <w:rFonts w:ascii="Arial Narrow" w:hAnsi="Arial Narrow"/>
        </w:rPr>
      </w:pPr>
    </w:p>
    <w:sectPr w:rsidR="00C46745" w:rsidRPr="00DF7E82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F34E1" w14:textId="77777777" w:rsidR="005C1F25" w:rsidRDefault="005C1F25">
      <w:r>
        <w:separator/>
      </w:r>
    </w:p>
  </w:endnote>
  <w:endnote w:type="continuationSeparator" w:id="0">
    <w:p w14:paraId="21E4962B" w14:textId="77777777" w:rsidR="005C1F25" w:rsidRDefault="005C1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07592" w14:textId="77777777" w:rsidR="005C1F25" w:rsidRDefault="005C1F25">
      <w:r>
        <w:separator/>
      </w:r>
    </w:p>
  </w:footnote>
  <w:footnote w:type="continuationSeparator" w:id="0">
    <w:p w14:paraId="6BCEB623" w14:textId="77777777" w:rsidR="005C1F25" w:rsidRDefault="005C1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2FF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C1F25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1026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22D0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3B85"/>
    <w:rsid w:val="00AB4AC0"/>
    <w:rsid w:val="00AB6DE4"/>
    <w:rsid w:val="00AB7FF4"/>
    <w:rsid w:val="00AC4091"/>
    <w:rsid w:val="00AC4248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36B6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BA"/>
    <w:rsid w:val="00C46745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45815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54CC"/>
    <w:rsid w:val="00FD5A63"/>
    <w:rsid w:val="00FD6218"/>
    <w:rsid w:val="00FD655A"/>
    <w:rsid w:val="00FD7A85"/>
    <w:rsid w:val="00FD7BD5"/>
    <w:rsid w:val="00FE15B5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37034-D305-4164-8C87-F2C80C9FD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2</TotalTime>
  <Pages>9</Pages>
  <Words>2657</Words>
  <Characters>15146</Characters>
  <Application>Microsoft Office Word</Application>
  <DocSecurity>0</DocSecurity>
  <Lines>126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17768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5</cp:revision>
  <cp:lastPrinted>2022-09-01T11:23:00Z</cp:lastPrinted>
  <dcterms:created xsi:type="dcterms:W3CDTF">2022-09-02T09:46:00Z</dcterms:created>
  <dcterms:modified xsi:type="dcterms:W3CDTF">2022-09-02T10:01:00Z</dcterms:modified>
</cp:coreProperties>
</file>